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D342" w14:textId="77777777" w:rsidR="006C0304" w:rsidRDefault="006C0304" w:rsidP="008B31E8">
      <w:pPr>
        <w:pStyle w:val="Undertittel"/>
        <w:ind w:left="0"/>
        <w:rPr>
          <w:sz w:val="32"/>
          <w:szCs w:val="32"/>
        </w:rPr>
      </w:pPr>
    </w:p>
    <w:p w14:paraId="64E3FA2F" w14:textId="77777777" w:rsidR="006C0304" w:rsidRDefault="006C0304" w:rsidP="008B31E8">
      <w:pPr>
        <w:pStyle w:val="Undertittel"/>
        <w:ind w:left="0"/>
        <w:rPr>
          <w:sz w:val="32"/>
          <w:szCs w:val="32"/>
        </w:rPr>
      </w:pPr>
    </w:p>
    <w:p w14:paraId="47D0E28F" w14:textId="4A894D21" w:rsidR="00B64E55" w:rsidRPr="00D14E5A" w:rsidRDefault="00765EB7" w:rsidP="008B31E8">
      <w:pPr>
        <w:pStyle w:val="Undertittel"/>
        <w:ind w:left="0"/>
      </w:pPr>
      <w:sdt>
        <w:sdtPr>
          <w:alias w:val="Undertittel"/>
          <w:tag w:val="Undertittel"/>
          <w:id w:val="332812765"/>
          <w:placeholder>
            <w:docPart w:val="905187FA6D784771BAC5716BF5DBB95C"/>
          </w:placeholder>
          <w:dataBinding w:xpath="/root[1]/Undertittel1[1]" w:storeItemID="{64238781-F73B-46EC-AE43-C4CE7787545D}"/>
          <w:text w:multiLine="1"/>
        </w:sdtPr>
        <w:sdtEndPr/>
        <w:sdtContent>
          <w:r w:rsidR="00C55804">
            <w:t>Orienteringsdokument</w:t>
          </w:r>
        </w:sdtContent>
      </w:sdt>
    </w:p>
    <w:p w14:paraId="339066E2" w14:textId="4DE58FFD" w:rsidR="00B64E55" w:rsidRPr="00D14E5A" w:rsidRDefault="00765EB7" w:rsidP="008B31E8">
      <w:pPr>
        <w:pStyle w:val="Tittel"/>
        <w:ind w:left="0"/>
        <w:rPr>
          <w:sz w:val="56"/>
          <w:szCs w:val="56"/>
        </w:rPr>
      </w:pPr>
      <w:sdt>
        <w:sdtPr>
          <w:rPr>
            <w:sz w:val="56"/>
            <w:szCs w:val="56"/>
          </w:rPr>
          <w:alias w:val="Tittel"/>
          <w:tag w:val="Tittel"/>
          <w:id w:val="623356367"/>
          <w:placeholder>
            <w:docPart w:val="82FBAD37A3814835854BDC7874EB0CB2"/>
          </w:placeholder>
          <w:dataBinding w:xpath="/root[1]/Tittel1[1]" w:storeItemID="{64238781-F73B-46EC-AE43-C4CE7787545D}"/>
          <w:text w:multiLine="1"/>
        </w:sdtPr>
        <w:sdtEndPr/>
        <w:sdtContent>
          <w:r w:rsidR="00584EB6" w:rsidRPr="00D14E5A">
            <w:rPr>
              <w:sz w:val="56"/>
              <w:szCs w:val="56"/>
            </w:rPr>
            <w:t>PROSJEKTNAVN</w:t>
          </w:r>
        </w:sdtContent>
      </w:sdt>
    </w:p>
    <w:p w14:paraId="026B1FB9" w14:textId="6912AAFC" w:rsidR="00FF0C9F" w:rsidRDefault="00FF0C9F" w:rsidP="00FF0C9F">
      <w:pPr>
        <w:pStyle w:val="Ingress"/>
      </w:pPr>
      <w:r>
        <w:rPr>
          <w:noProof/>
          <w:color w:val="242021" w:themeColor="text2"/>
        </w:rPr>
        <w:t>Forfatter:</w:t>
      </w:r>
      <w:r w:rsidRPr="00FF0C9F">
        <w:t xml:space="preserve"> </w:t>
      </w:r>
      <w:sdt>
        <w:sdtPr>
          <w:id w:val="-322513419"/>
          <w:placeholder>
            <w:docPart w:val="9613B1EB46924A5CB6621D080397878D"/>
          </w:placeholder>
          <w:showingPlcHdr/>
        </w:sdtPr>
        <w:sdtEndPr/>
        <w:sdtContent>
          <w:r>
            <w:rPr>
              <w:rStyle w:val="Plassholdertekst"/>
            </w:rPr>
            <w:t>Sett inn navn</w:t>
          </w:r>
        </w:sdtContent>
      </w:sdt>
      <w:r w:rsidR="00684C19">
        <w:t xml:space="preserve"> </w:t>
      </w:r>
      <w:r>
        <w:rPr>
          <w:noProof/>
          <w:color w:val="242021" w:themeColor="text2"/>
        </w:rPr>
        <w:t>Dato:</w:t>
      </w:r>
      <w:r w:rsidRPr="00FF0C9F">
        <w:t xml:space="preserve"> </w:t>
      </w:r>
      <w:sdt>
        <w:sdtPr>
          <w:id w:val="-1564947235"/>
          <w:placeholder>
            <w:docPart w:val="D217C2AC7BF043768699B14841DDBB43"/>
          </w:placeholder>
          <w:showingPlcHdr/>
          <w:date>
            <w:dateFormat w:val="dd.MM.yyyy"/>
            <w:lid w:val="nb-NO"/>
            <w:storeMappedDataAs w:val="dateTime"/>
            <w:calendar w:val="gregorian"/>
          </w:date>
        </w:sdtPr>
        <w:sdtEndPr/>
        <w:sdtContent>
          <w:r w:rsidR="005121EB" w:rsidRPr="000A680B">
            <w:rPr>
              <w:rStyle w:val="Plassholdertekst"/>
            </w:rPr>
            <w:t>Klikk eller trykk for å skrive inn en dato.</w:t>
          </w:r>
        </w:sdtContent>
      </w:sdt>
    </w:p>
    <w:p w14:paraId="4E9FD058" w14:textId="62AC9C59" w:rsidR="00FF0C9F" w:rsidRDefault="00FF0C9F">
      <w:pPr>
        <w:rPr>
          <w:noProof/>
          <w:color w:val="242021" w:themeColor="text2"/>
        </w:rPr>
      </w:pPr>
    </w:p>
    <w:p w14:paraId="7D9D14C2" w14:textId="5E7EC88B" w:rsidR="00744D0E" w:rsidRDefault="00D14E5A" w:rsidP="00D14E5A">
      <w:pPr>
        <w:pStyle w:val="Ingress"/>
      </w:pPr>
      <w:r>
        <w:t>Kort informasjon om prosjektet/leveransen</w:t>
      </w:r>
    </w:p>
    <w:sdt>
      <w:sdtPr>
        <w:id w:val="1966232425"/>
        <w:placeholder>
          <w:docPart w:val="DA3E0E015D7343698FBBDDFA2330BFCD"/>
        </w:placeholder>
        <w:showingPlcHdr/>
      </w:sdtPr>
      <w:sdtEndPr/>
      <w:sdtContent>
        <w:p w14:paraId="7C5C7061" w14:textId="44D585DB" w:rsidR="00D14E5A" w:rsidRDefault="0024700F" w:rsidP="00D14E5A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25B15709" w14:textId="77777777" w:rsidR="00F74F53" w:rsidRDefault="00F74F53" w:rsidP="00D14E5A">
      <w:pPr>
        <w:pStyle w:val="Ingress"/>
      </w:pPr>
    </w:p>
    <w:p w14:paraId="2652948E" w14:textId="77777777" w:rsidR="00286B87" w:rsidRDefault="00286B87">
      <w:pPr>
        <w:rPr>
          <w:b/>
          <w:bCs/>
        </w:rPr>
      </w:pPr>
      <w:r>
        <w:br w:type="page"/>
      </w:r>
    </w:p>
    <w:p w14:paraId="76F3B47B" w14:textId="6C82184F" w:rsidR="00F74F53" w:rsidRDefault="00286B87" w:rsidP="00D14E5A">
      <w:pPr>
        <w:pStyle w:val="Ingress"/>
      </w:pPr>
      <w:r>
        <w:lastRenderedPageBreak/>
        <w:t>Kontaktinformasjon</w:t>
      </w:r>
      <w:r w:rsidR="00196282">
        <w:t xml:space="preserve"> f</w:t>
      </w:r>
      <w:r w:rsidR="00CB1460">
        <w:t>ordelt på</w:t>
      </w:r>
      <w:r w:rsidR="00196282">
        <w:t xml:space="preserve"> ansvarsområder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2284"/>
        <w:gridCol w:w="2285"/>
        <w:gridCol w:w="2285"/>
        <w:gridCol w:w="2285"/>
        <w:gridCol w:w="2285"/>
        <w:gridCol w:w="2285"/>
      </w:tblGrid>
      <w:tr w:rsidR="00286B87" w:rsidRPr="00AA5C33" w14:paraId="442793B1" w14:textId="77777777" w:rsidTr="00286B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84" w:type="dxa"/>
          </w:tcPr>
          <w:p w14:paraId="0B639519" w14:textId="28E0C57C" w:rsidR="00286B87" w:rsidRPr="00AA5C33" w:rsidRDefault="00286B87" w:rsidP="00D14E5A">
            <w:pPr>
              <w:pStyle w:val="Ingress"/>
              <w:rPr>
                <w:b/>
                <w:bCs w:val="0"/>
              </w:rPr>
            </w:pPr>
            <w:r w:rsidRPr="00AA5C33">
              <w:rPr>
                <w:b/>
                <w:bCs w:val="0"/>
              </w:rPr>
              <w:t>Ansvarsområde</w:t>
            </w:r>
          </w:p>
        </w:tc>
        <w:tc>
          <w:tcPr>
            <w:tcW w:w="2285" w:type="dxa"/>
          </w:tcPr>
          <w:p w14:paraId="065BA758" w14:textId="60874396" w:rsidR="00286B87" w:rsidRPr="00AA5C33" w:rsidRDefault="00286B87" w:rsidP="00D14E5A">
            <w:pPr>
              <w:pStyle w:val="Ingress"/>
              <w:rPr>
                <w:b/>
                <w:bCs w:val="0"/>
              </w:rPr>
            </w:pPr>
            <w:r w:rsidRPr="00AA5C33">
              <w:rPr>
                <w:b/>
                <w:bCs w:val="0"/>
              </w:rPr>
              <w:t>Navn</w:t>
            </w:r>
          </w:p>
        </w:tc>
        <w:tc>
          <w:tcPr>
            <w:tcW w:w="2285" w:type="dxa"/>
          </w:tcPr>
          <w:p w14:paraId="052F847C" w14:textId="7062AD14" w:rsidR="00286B87" w:rsidRPr="00AA5C33" w:rsidRDefault="00286B87" w:rsidP="00D14E5A">
            <w:pPr>
              <w:pStyle w:val="Ingress"/>
              <w:rPr>
                <w:b/>
                <w:bCs w:val="0"/>
              </w:rPr>
            </w:pPr>
            <w:r w:rsidRPr="00AA5C33">
              <w:rPr>
                <w:b/>
                <w:bCs w:val="0"/>
              </w:rPr>
              <w:t>E-post</w:t>
            </w:r>
          </w:p>
        </w:tc>
        <w:tc>
          <w:tcPr>
            <w:tcW w:w="2285" w:type="dxa"/>
          </w:tcPr>
          <w:p w14:paraId="0AFA2E4A" w14:textId="4BEBC14E" w:rsidR="00286B87" w:rsidRPr="00AA5C33" w:rsidRDefault="00286B87" w:rsidP="00D14E5A">
            <w:pPr>
              <w:pStyle w:val="Ingress"/>
              <w:rPr>
                <w:b/>
                <w:bCs w:val="0"/>
              </w:rPr>
            </w:pPr>
            <w:r w:rsidRPr="00AA5C33">
              <w:rPr>
                <w:b/>
                <w:bCs w:val="0"/>
              </w:rPr>
              <w:t>Telefonnummer</w:t>
            </w:r>
          </w:p>
        </w:tc>
        <w:tc>
          <w:tcPr>
            <w:tcW w:w="2285" w:type="dxa"/>
          </w:tcPr>
          <w:p w14:paraId="3ACE8AED" w14:textId="628487C0" w:rsidR="00286B87" w:rsidRPr="00AA5C33" w:rsidRDefault="00286B87" w:rsidP="00D14E5A">
            <w:pPr>
              <w:pStyle w:val="Ingress"/>
              <w:rPr>
                <w:b/>
                <w:bCs w:val="0"/>
              </w:rPr>
            </w:pPr>
            <w:r w:rsidRPr="00AA5C33">
              <w:rPr>
                <w:b/>
                <w:bCs w:val="0"/>
              </w:rPr>
              <w:t>Bedrift</w:t>
            </w:r>
          </w:p>
        </w:tc>
        <w:tc>
          <w:tcPr>
            <w:tcW w:w="2285" w:type="dxa"/>
          </w:tcPr>
          <w:p w14:paraId="20B468DC" w14:textId="37D051C2" w:rsidR="00286B87" w:rsidRPr="00AA5C33" w:rsidRDefault="00286B87" w:rsidP="00D14E5A">
            <w:pPr>
              <w:pStyle w:val="Ingress"/>
              <w:rPr>
                <w:b/>
                <w:bCs w:val="0"/>
              </w:rPr>
            </w:pPr>
            <w:r w:rsidRPr="00AA5C33">
              <w:rPr>
                <w:b/>
                <w:bCs w:val="0"/>
              </w:rPr>
              <w:t>Tittel</w:t>
            </w:r>
          </w:p>
        </w:tc>
      </w:tr>
      <w:tr w:rsidR="00286B87" w:rsidRPr="00AA5C33" w14:paraId="62BCF448" w14:textId="77777777" w:rsidTr="00286B87">
        <w:tc>
          <w:tcPr>
            <w:tcW w:w="2284" w:type="dxa"/>
          </w:tcPr>
          <w:p w14:paraId="3D59C9FD" w14:textId="07D0BCBA" w:rsidR="00286B87" w:rsidRPr="00AA5C33" w:rsidRDefault="00AA5C33" w:rsidP="00D14E5A">
            <w:pPr>
              <w:pStyle w:val="Ingress"/>
              <w:rPr>
                <w:b w:val="0"/>
              </w:rPr>
            </w:pPr>
            <w:r w:rsidRPr="00AA5C33">
              <w:rPr>
                <w:b w:val="0"/>
              </w:rPr>
              <w:t>PRO</w:t>
            </w:r>
            <w:r>
              <w:rPr>
                <w:b w:val="0"/>
              </w:rPr>
              <w:t xml:space="preserve"> VAO</w:t>
            </w:r>
          </w:p>
        </w:tc>
        <w:tc>
          <w:tcPr>
            <w:tcW w:w="2285" w:type="dxa"/>
          </w:tcPr>
          <w:p w14:paraId="38A6BCD6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FA733FB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C822701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281F5743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5636F98" w14:textId="5F71044F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</w:tr>
      <w:tr w:rsidR="00286B87" w:rsidRPr="00AA5C33" w14:paraId="126FDA69" w14:textId="77777777" w:rsidTr="00286B87">
        <w:tc>
          <w:tcPr>
            <w:tcW w:w="2284" w:type="dxa"/>
          </w:tcPr>
          <w:p w14:paraId="05F454BD" w14:textId="4CB09688" w:rsidR="00286B87" w:rsidRPr="00AA5C33" w:rsidRDefault="00AA5C33" w:rsidP="00D14E5A">
            <w:pPr>
              <w:pStyle w:val="Ingress"/>
              <w:rPr>
                <w:b w:val="0"/>
              </w:rPr>
            </w:pPr>
            <w:r>
              <w:rPr>
                <w:b w:val="0"/>
              </w:rPr>
              <w:t>PRO ARK</w:t>
            </w:r>
          </w:p>
        </w:tc>
        <w:tc>
          <w:tcPr>
            <w:tcW w:w="2285" w:type="dxa"/>
          </w:tcPr>
          <w:p w14:paraId="09637D54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8CBA880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80C1E0D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3E9B39D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79C4E2D" w14:textId="0DBF4489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</w:tr>
      <w:tr w:rsidR="00286B87" w:rsidRPr="00AA5C33" w14:paraId="477533A5" w14:textId="77777777" w:rsidTr="00286B87">
        <w:tc>
          <w:tcPr>
            <w:tcW w:w="2284" w:type="dxa"/>
          </w:tcPr>
          <w:p w14:paraId="681A9B40" w14:textId="4F2BB97D" w:rsidR="00286B87" w:rsidRPr="00AA5C33" w:rsidRDefault="006748DF" w:rsidP="00D14E5A">
            <w:pPr>
              <w:pStyle w:val="Ingress"/>
              <w:rPr>
                <w:b w:val="0"/>
              </w:rPr>
            </w:pPr>
            <w:r>
              <w:rPr>
                <w:b w:val="0"/>
              </w:rPr>
              <w:t>PRO RIB</w:t>
            </w:r>
          </w:p>
        </w:tc>
        <w:tc>
          <w:tcPr>
            <w:tcW w:w="2285" w:type="dxa"/>
          </w:tcPr>
          <w:p w14:paraId="5FC2CD6D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F4FAD02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EACFA79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D11B825" w14:textId="77777777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BD22227" w14:textId="7DB4FC94" w:rsidR="00286B87" w:rsidRPr="00AA5C33" w:rsidRDefault="00286B87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4E9FB42F" w14:textId="77777777" w:rsidTr="00286B87">
        <w:tc>
          <w:tcPr>
            <w:tcW w:w="2284" w:type="dxa"/>
          </w:tcPr>
          <w:p w14:paraId="1B571FD2" w14:textId="2E9CD688" w:rsidR="006748DF" w:rsidRDefault="006748DF" w:rsidP="00D14E5A">
            <w:pPr>
              <w:pStyle w:val="Ingress"/>
              <w:rPr>
                <w:b w:val="0"/>
              </w:rPr>
            </w:pPr>
            <w:r>
              <w:rPr>
                <w:b w:val="0"/>
              </w:rPr>
              <w:t>UTF EL</w:t>
            </w:r>
          </w:p>
        </w:tc>
        <w:tc>
          <w:tcPr>
            <w:tcW w:w="2285" w:type="dxa"/>
          </w:tcPr>
          <w:p w14:paraId="786C840B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6128225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F17B1DD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B0F3ED5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2EA3929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6C9A2810" w14:textId="77777777" w:rsidTr="00286B87">
        <w:tc>
          <w:tcPr>
            <w:tcW w:w="2284" w:type="dxa"/>
          </w:tcPr>
          <w:p w14:paraId="784CD7E4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7033758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16F0C01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C2C3E74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864DBE7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0551F2F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026CC0C6" w14:textId="77777777" w:rsidTr="00286B87">
        <w:tc>
          <w:tcPr>
            <w:tcW w:w="2284" w:type="dxa"/>
          </w:tcPr>
          <w:p w14:paraId="67027AE2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5312B0F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2A4DBB10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30E1BC6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F4C2EEE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8B13C8D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2DDD2F80" w14:textId="77777777" w:rsidTr="00286B87">
        <w:tc>
          <w:tcPr>
            <w:tcW w:w="2284" w:type="dxa"/>
          </w:tcPr>
          <w:p w14:paraId="0807FA77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5204ABF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2E05EF9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4A84B46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275CADF3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2989FDDF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66C20C4B" w14:textId="77777777" w:rsidTr="00286B87">
        <w:tc>
          <w:tcPr>
            <w:tcW w:w="2284" w:type="dxa"/>
          </w:tcPr>
          <w:p w14:paraId="289412AC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39D2A06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F620457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E4D677A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A87A668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107E3FC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05597D49" w14:textId="77777777" w:rsidTr="00286B87">
        <w:tc>
          <w:tcPr>
            <w:tcW w:w="2284" w:type="dxa"/>
          </w:tcPr>
          <w:p w14:paraId="0E0972E9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B8A0C78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A0D176F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348CDE0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B0EC7F8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211A346A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71371643" w14:textId="77777777" w:rsidTr="00286B87">
        <w:tc>
          <w:tcPr>
            <w:tcW w:w="2284" w:type="dxa"/>
          </w:tcPr>
          <w:p w14:paraId="27A36B70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35D6ECB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2704A0B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8D58234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1F0E8A0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218EC88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74FBC1F2" w14:textId="77777777" w:rsidTr="00286B87">
        <w:tc>
          <w:tcPr>
            <w:tcW w:w="2284" w:type="dxa"/>
          </w:tcPr>
          <w:p w14:paraId="33988CBD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E5C0B58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2C2C2342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4517138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3714DCE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CC2B739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12EDFEF1" w14:textId="77777777" w:rsidTr="00286B87">
        <w:tc>
          <w:tcPr>
            <w:tcW w:w="2284" w:type="dxa"/>
          </w:tcPr>
          <w:p w14:paraId="1ADDFDFA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1651AA3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2EBBCF9C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61858D4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F14AFF5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7AF160E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19C6EB78" w14:textId="77777777" w:rsidTr="00286B87">
        <w:tc>
          <w:tcPr>
            <w:tcW w:w="2284" w:type="dxa"/>
          </w:tcPr>
          <w:p w14:paraId="0AEDC4BA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EA0C146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82392FD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7CAD7B6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BC25F38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ACBDC16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44BF09F7" w14:textId="77777777" w:rsidTr="00286B87">
        <w:tc>
          <w:tcPr>
            <w:tcW w:w="2284" w:type="dxa"/>
          </w:tcPr>
          <w:p w14:paraId="461F17B6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1DD855F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A5268B4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687770A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75EE9691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D133402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05623520" w14:textId="77777777" w:rsidTr="00286B87">
        <w:tc>
          <w:tcPr>
            <w:tcW w:w="2284" w:type="dxa"/>
          </w:tcPr>
          <w:p w14:paraId="21823A70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C0895E2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106AC59D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B2BC896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9BB174F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979EC11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61D9A343" w14:textId="77777777" w:rsidTr="00286B87">
        <w:tc>
          <w:tcPr>
            <w:tcW w:w="2284" w:type="dxa"/>
          </w:tcPr>
          <w:p w14:paraId="7E19731F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1626F63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2857FE03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52B872C9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9185D9E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6CC2CA6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  <w:tr w:rsidR="006748DF" w:rsidRPr="00AA5C33" w14:paraId="4F8A09AD" w14:textId="77777777" w:rsidTr="00286B87">
        <w:tc>
          <w:tcPr>
            <w:tcW w:w="2284" w:type="dxa"/>
          </w:tcPr>
          <w:p w14:paraId="2446E249" w14:textId="77777777" w:rsidR="006748DF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E63BF1E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63A7CF5E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37CB3173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0934DCA0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  <w:tc>
          <w:tcPr>
            <w:tcW w:w="2285" w:type="dxa"/>
          </w:tcPr>
          <w:p w14:paraId="4C00A36A" w14:textId="77777777" w:rsidR="006748DF" w:rsidRPr="00AA5C33" w:rsidRDefault="006748DF" w:rsidP="00D14E5A">
            <w:pPr>
              <w:pStyle w:val="Ingress"/>
              <w:rPr>
                <w:b w:val="0"/>
              </w:rPr>
            </w:pPr>
          </w:p>
        </w:tc>
      </w:tr>
    </w:tbl>
    <w:p w14:paraId="096EEC54" w14:textId="77777777" w:rsidR="00286B87" w:rsidRDefault="00286B87" w:rsidP="00D14E5A">
      <w:pPr>
        <w:pStyle w:val="Ingress"/>
      </w:pPr>
    </w:p>
    <w:p w14:paraId="4C2B962C" w14:textId="3F2CE0D7" w:rsidR="006748DF" w:rsidRDefault="006748DF">
      <w:pPr>
        <w:rPr>
          <w:b/>
          <w:bCs/>
        </w:rPr>
      </w:pPr>
      <w:r>
        <w:br w:type="page"/>
      </w:r>
    </w:p>
    <w:p w14:paraId="4ED7E53E" w14:textId="77777777" w:rsidR="00097D9F" w:rsidRDefault="00097D9F" w:rsidP="00D14E5A">
      <w:pPr>
        <w:pStyle w:val="Ingress"/>
      </w:pPr>
    </w:p>
    <w:p w14:paraId="29187A37" w14:textId="77777777" w:rsidR="00097D9F" w:rsidRDefault="00097D9F" w:rsidP="00097D9F">
      <w:pPr>
        <w:pStyle w:val="Ingress"/>
      </w:pPr>
      <w:r>
        <w:t>Funksjonsbeskrivelser</w:t>
      </w:r>
    </w:p>
    <w:p w14:paraId="2DA9B3AC" w14:textId="432DA43C" w:rsidR="00097D9F" w:rsidRPr="0024700F" w:rsidRDefault="00C30CF2" w:rsidP="00097D9F">
      <w:r>
        <w:t xml:space="preserve">Nedenfor er beskrivelser for </w:t>
      </w:r>
      <w:r w:rsidR="00097D9F" w:rsidRPr="0024700F">
        <w:t>alle bygningsdeler på 2-siffernivå iht. NS3456</w:t>
      </w:r>
      <w:r w:rsidR="00433C83">
        <w:t>:2022</w:t>
      </w:r>
      <w:r w:rsidR="00097D9F" w:rsidRPr="0024700F">
        <w:t xml:space="preserve">. </w:t>
      </w:r>
    </w:p>
    <w:p w14:paraId="543797D8" w14:textId="77777777" w:rsidR="0024700F" w:rsidRDefault="0024700F" w:rsidP="00D14E5A">
      <w:pPr>
        <w:pStyle w:val="Ingress"/>
      </w:pPr>
    </w:p>
    <w:p w14:paraId="659559FA" w14:textId="2764770B" w:rsidR="00097D9F" w:rsidRDefault="0024700F" w:rsidP="00D14E5A">
      <w:pPr>
        <w:pStyle w:val="Ingress"/>
      </w:pPr>
      <w:r>
        <w:t>21 Grunn og fundamenter</w:t>
      </w:r>
    </w:p>
    <w:sdt>
      <w:sdtPr>
        <w:id w:val="1091517185"/>
        <w:placeholder>
          <w:docPart w:val="4083BE510F0344C0BC393BDB4D17AF55"/>
        </w:placeholder>
        <w:showingPlcHdr/>
      </w:sdtPr>
      <w:sdtEndPr/>
      <w:sdtContent>
        <w:p w14:paraId="50393627" w14:textId="293FD5EB" w:rsidR="0024700F" w:rsidRDefault="0024700F" w:rsidP="00D14E5A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39977F36" w14:textId="5E8D649E" w:rsidR="0024700F" w:rsidRDefault="00C30CF2" w:rsidP="00D14E5A">
      <w:pPr>
        <w:pStyle w:val="Ingress"/>
      </w:pPr>
      <w:r>
        <w:t xml:space="preserve">22 </w:t>
      </w:r>
      <w:r w:rsidR="00E96D30">
        <w:t>Bærende konstruksjoner</w:t>
      </w:r>
    </w:p>
    <w:sdt>
      <w:sdtPr>
        <w:id w:val="1280682471"/>
        <w:placeholder>
          <w:docPart w:val="2AC1DAA112CA4E17AD14F1F74691CA88"/>
        </w:placeholder>
        <w:showingPlcHdr/>
      </w:sdtPr>
      <w:sdtEndPr/>
      <w:sdtContent>
        <w:p w14:paraId="6B1CDCF0" w14:textId="512F93A4" w:rsidR="00286B87" w:rsidRDefault="00C30CF2" w:rsidP="00D14E5A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4744C159" w14:textId="6D3988A3" w:rsidR="00C30CF2" w:rsidRDefault="00C30CF2" w:rsidP="00D14E5A">
      <w:pPr>
        <w:pStyle w:val="Ingress"/>
      </w:pPr>
      <w:r>
        <w:t>23 Yttervegger</w:t>
      </w:r>
    </w:p>
    <w:sdt>
      <w:sdtPr>
        <w:id w:val="-1487309810"/>
        <w:placeholder>
          <w:docPart w:val="83907E1CC237445E9908E031211CDB73"/>
        </w:placeholder>
        <w:showingPlcHdr/>
      </w:sdtPr>
      <w:sdtEndPr/>
      <w:sdtContent>
        <w:p w14:paraId="391E1F8E" w14:textId="091A99B4" w:rsidR="00C30CF2" w:rsidRDefault="00C30CF2" w:rsidP="00D14E5A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023533DB" w14:textId="658EC171" w:rsidR="00C30CF2" w:rsidRDefault="00C30CF2" w:rsidP="00D14E5A">
      <w:pPr>
        <w:pStyle w:val="Ingress"/>
      </w:pPr>
      <w:r>
        <w:t>24 Innervegger</w:t>
      </w:r>
    </w:p>
    <w:sdt>
      <w:sdtPr>
        <w:id w:val="-1505271063"/>
        <w:placeholder>
          <w:docPart w:val="20F08D54481542079885BBABA7F63A1F"/>
        </w:placeholder>
        <w:showingPlcHdr/>
      </w:sdtPr>
      <w:sdtEndPr/>
      <w:sdtContent>
        <w:p w14:paraId="13DDC76B" w14:textId="10FE5BF6" w:rsidR="00C30CF2" w:rsidRDefault="00C30CF2" w:rsidP="00D14E5A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7B545E74" w14:textId="6C317586" w:rsidR="00C30CF2" w:rsidRDefault="00C30CF2" w:rsidP="00D14E5A">
      <w:pPr>
        <w:pStyle w:val="Ingress"/>
      </w:pPr>
      <w:r>
        <w:t>25 Dekker</w:t>
      </w:r>
    </w:p>
    <w:sdt>
      <w:sdtPr>
        <w:id w:val="1156345341"/>
        <w:placeholder>
          <w:docPart w:val="9FFB0AD235A84A2E86B4EE9B4558AEC6"/>
        </w:placeholder>
        <w:showingPlcHdr/>
      </w:sdtPr>
      <w:sdtEndPr/>
      <w:sdtContent>
        <w:p w14:paraId="76E14737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1B72E98D" w14:textId="3D51EB84" w:rsidR="00C30CF2" w:rsidRDefault="00C30CF2" w:rsidP="00D14E5A">
      <w:pPr>
        <w:pStyle w:val="Ingress"/>
      </w:pPr>
      <w:r>
        <w:t>26 Yttertak</w:t>
      </w:r>
    </w:p>
    <w:sdt>
      <w:sdtPr>
        <w:id w:val="-1649580075"/>
        <w:placeholder>
          <w:docPart w:val="F28C7A33C0A74DA392D41B07CA9939ED"/>
        </w:placeholder>
        <w:showingPlcHdr/>
      </w:sdtPr>
      <w:sdtEndPr/>
      <w:sdtContent>
        <w:p w14:paraId="573D780E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4B589A6F" w14:textId="77777777" w:rsidR="00607F9C" w:rsidRDefault="00607F9C">
      <w:pPr>
        <w:rPr>
          <w:b/>
          <w:bCs/>
        </w:rPr>
      </w:pPr>
      <w:r>
        <w:lastRenderedPageBreak/>
        <w:br w:type="page"/>
      </w:r>
    </w:p>
    <w:p w14:paraId="2006716A" w14:textId="5C873DBE" w:rsidR="00C30CF2" w:rsidRDefault="00C30CF2" w:rsidP="00D14E5A">
      <w:pPr>
        <w:pStyle w:val="Ingress"/>
      </w:pPr>
      <w:r>
        <w:lastRenderedPageBreak/>
        <w:t>27 Fast inventar</w:t>
      </w:r>
    </w:p>
    <w:sdt>
      <w:sdtPr>
        <w:id w:val="54433986"/>
        <w:placeholder>
          <w:docPart w:val="9978DC71E8164AE99CB36598765893B9"/>
        </w:placeholder>
        <w:showingPlcHdr/>
      </w:sdtPr>
      <w:sdtEndPr/>
      <w:sdtContent>
        <w:p w14:paraId="5D86073F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3488DD50" w14:textId="144B5570" w:rsidR="00C30CF2" w:rsidRDefault="00C30CF2" w:rsidP="00D14E5A">
      <w:pPr>
        <w:pStyle w:val="Ingress"/>
      </w:pPr>
      <w:r>
        <w:t>28 Trapper</w:t>
      </w:r>
      <w:r w:rsidR="00EB7E0E">
        <w:t>,</w:t>
      </w:r>
      <w:r>
        <w:t xml:space="preserve"> balkonger</w:t>
      </w:r>
      <w:r w:rsidR="00EB7E0E">
        <w:t>,</w:t>
      </w:r>
      <w:r>
        <w:t xml:space="preserve"> </w:t>
      </w:r>
      <w:proofErr w:type="spellStart"/>
      <w:r>
        <w:t>m.m</w:t>
      </w:r>
      <w:proofErr w:type="spellEnd"/>
    </w:p>
    <w:sdt>
      <w:sdtPr>
        <w:id w:val="1215621768"/>
        <w:placeholder>
          <w:docPart w:val="D3501E9C4E794256B9CA155A31707ACD"/>
        </w:placeholder>
        <w:showingPlcHdr/>
      </w:sdtPr>
      <w:sdtEndPr/>
      <w:sdtContent>
        <w:p w14:paraId="708FB073" w14:textId="1841D510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309786F4" w14:textId="0319EE43" w:rsidR="00433C83" w:rsidRDefault="00433C83" w:rsidP="00C30CF2">
      <w:pPr>
        <w:pStyle w:val="Ingress"/>
      </w:pPr>
      <w:r>
        <w:t>29 Andre bygningsmessige deler</w:t>
      </w:r>
    </w:p>
    <w:sdt>
      <w:sdtPr>
        <w:id w:val="-1143195107"/>
        <w:placeholder>
          <w:docPart w:val="A0BFF8BDCCBA47EBB75D2F0822E2E458"/>
        </w:placeholder>
        <w:showingPlcHdr/>
      </w:sdtPr>
      <w:sdtContent>
        <w:p w14:paraId="14D6323F" w14:textId="6B675940" w:rsidR="00433C83" w:rsidRDefault="00433C83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38D35401" w14:textId="16485B96" w:rsidR="00C30CF2" w:rsidRDefault="00C30CF2" w:rsidP="00D14E5A">
      <w:pPr>
        <w:pStyle w:val="Ingress"/>
      </w:pPr>
      <w:r>
        <w:t>31 Sanitær</w:t>
      </w:r>
    </w:p>
    <w:sdt>
      <w:sdtPr>
        <w:id w:val="-1990938848"/>
        <w:placeholder>
          <w:docPart w:val="EB8EDB67AD1F48D68B14F742CD8ABFB4"/>
        </w:placeholder>
        <w:showingPlcHdr/>
      </w:sdtPr>
      <w:sdtEndPr/>
      <w:sdtContent>
        <w:p w14:paraId="6A1B99B2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4427C481" w14:textId="20EE1083" w:rsidR="00C30CF2" w:rsidRDefault="00C30CF2" w:rsidP="00D14E5A">
      <w:pPr>
        <w:pStyle w:val="Ingress"/>
      </w:pPr>
      <w:r>
        <w:t>32 Varme</w:t>
      </w:r>
    </w:p>
    <w:sdt>
      <w:sdtPr>
        <w:id w:val="811140550"/>
        <w:placeholder>
          <w:docPart w:val="BFF75A80F2654B62857C1565252C39D0"/>
        </w:placeholder>
        <w:showingPlcHdr/>
      </w:sdtPr>
      <w:sdtEndPr/>
      <w:sdtContent>
        <w:p w14:paraId="6593049A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53C71991" w14:textId="56910EFA" w:rsidR="00C30CF2" w:rsidRDefault="00C30CF2" w:rsidP="00D14E5A">
      <w:pPr>
        <w:pStyle w:val="Ingress"/>
      </w:pPr>
      <w:r>
        <w:t>33 Brannslokking</w:t>
      </w:r>
    </w:p>
    <w:sdt>
      <w:sdtPr>
        <w:id w:val="-1315484630"/>
        <w:placeholder>
          <w:docPart w:val="8FC2EC8252D24EFEA64E7C05E60139A4"/>
        </w:placeholder>
        <w:showingPlcHdr/>
      </w:sdtPr>
      <w:sdtEndPr/>
      <w:sdtContent>
        <w:p w14:paraId="3BE03260" w14:textId="6CDBD3D7" w:rsidR="00C30CF2" w:rsidRDefault="00C30CF2" w:rsidP="00D14E5A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75C67038" w14:textId="3ECC3A2A" w:rsidR="00C30CF2" w:rsidRDefault="00C30CF2" w:rsidP="00D14E5A">
      <w:pPr>
        <w:pStyle w:val="Ingress"/>
      </w:pPr>
      <w:r>
        <w:t>34 Gass og trykkluft</w:t>
      </w:r>
    </w:p>
    <w:sdt>
      <w:sdtPr>
        <w:id w:val="-37369108"/>
        <w:placeholder>
          <w:docPart w:val="9312F18CD1CD4A63B053D8BDE7CF817D"/>
        </w:placeholder>
        <w:showingPlcHdr/>
      </w:sdtPr>
      <w:sdtEndPr/>
      <w:sdtContent>
        <w:p w14:paraId="157F14D4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56E03564" w14:textId="1262005C" w:rsidR="00C30CF2" w:rsidRDefault="00C30CF2" w:rsidP="00C30CF2">
      <w:pPr>
        <w:pStyle w:val="Ingress"/>
      </w:pPr>
      <w:r>
        <w:t xml:space="preserve">35 </w:t>
      </w:r>
      <w:r w:rsidR="006245DB">
        <w:t>Varmepumpe- og kuldeinstallasjoner</w:t>
      </w:r>
    </w:p>
    <w:sdt>
      <w:sdtPr>
        <w:id w:val="461159592"/>
        <w:placeholder>
          <w:docPart w:val="EA3A8FC8FEE74797B30434035D460BD8"/>
        </w:placeholder>
        <w:showingPlcHdr/>
      </w:sdtPr>
      <w:sdtEndPr/>
      <w:sdtContent>
        <w:p w14:paraId="7646828D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2A84881A" w14:textId="77777777" w:rsidR="006245DB" w:rsidRDefault="006245DB">
      <w:pPr>
        <w:rPr>
          <w:b/>
          <w:bCs/>
        </w:rPr>
      </w:pPr>
      <w:r>
        <w:br w:type="page"/>
      </w:r>
    </w:p>
    <w:p w14:paraId="71D183E9" w14:textId="54B478A0" w:rsidR="00C30CF2" w:rsidRDefault="00C30CF2" w:rsidP="00C30CF2">
      <w:pPr>
        <w:pStyle w:val="Ingress"/>
      </w:pPr>
      <w:r>
        <w:lastRenderedPageBreak/>
        <w:t>36 Luftbehandling</w:t>
      </w:r>
    </w:p>
    <w:p w14:paraId="4CDBB9C9" w14:textId="505E2083" w:rsidR="00607F9C" w:rsidRPr="00433C83" w:rsidRDefault="00765EB7" w:rsidP="00433C83">
      <w:pPr>
        <w:pStyle w:val="Ingress"/>
      </w:pPr>
      <w:sdt>
        <w:sdtPr>
          <w:id w:val="-761612209"/>
          <w:placeholder>
            <w:docPart w:val="BF7BED4828AC4332B24CE513E1FBE2FD"/>
          </w:placeholder>
          <w:showingPlcHdr/>
        </w:sdtPr>
        <w:sdtEndPr/>
        <w:sdtContent>
          <w:r w:rsidR="00C30CF2">
            <w:rPr>
              <w:rStyle w:val="Plassholdertekst"/>
            </w:rPr>
            <w:t>Sett inn en kort beskrivelse</w:t>
          </w:r>
          <w:r w:rsidR="00C30CF2" w:rsidRPr="00BB0302">
            <w:rPr>
              <w:rStyle w:val="Plassholdertekst"/>
            </w:rPr>
            <w:t>.</w:t>
          </w:r>
        </w:sdtContent>
      </w:sdt>
    </w:p>
    <w:p w14:paraId="41DD7E92" w14:textId="21296A32" w:rsidR="00C30CF2" w:rsidRDefault="00C30CF2" w:rsidP="00C30CF2">
      <w:pPr>
        <w:pStyle w:val="Ingress"/>
      </w:pPr>
      <w:r>
        <w:t>37 Komfortkjøling</w:t>
      </w:r>
    </w:p>
    <w:sdt>
      <w:sdtPr>
        <w:id w:val="-20398309"/>
        <w:placeholder>
          <w:docPart w:val="ECA86627FBC247B4A15B24B33012FA85"/>
        </w:placeholder>
        <w:showingPlcHdr/>
      </w:sdtPr>
      <w:sdtEndPr/>
      <w:sdtContent>
        <w:p w14:paraId="721FE115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56651860" w14:textId="40A3BF45" w:rsidR="00C30CF2" w:rsidRDefault="00C30CF2" w:rsidP="00C30CF2">
      <w:pPr>
        <w:pStyle w:val="Ingress"/>
      </w:pPr>
      <w:r>
        <w:t>38 Vannbehandling</w:t>
      </w:r>
    </w:p>
    <w:sdt>
      <w:sdtPr>
        <w:id w:val="-1568877468"/>
        <w:placeholder>
          <w:docPart w:val="76BB1425DD0C45888B23E93EDAE44248"/>
        </w:placeholder>
        <w:showingPlcHdr/>
      </w:sdtPr>
      <w:sdtEndPr/>
      <w:sdtContent>
        <w:p w14:paraId="3616AF67" w14:textId="0A535A62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1D20FDB2" w14:textId="2FB448DC" w:rsidR="00433C83" w:rsidRDefault="00433C83" w:rsidP="00433C83">
      <w:pPr>
        <w:pStyle w:val="Ingress"/>
      </w:pPr>
      <w:r>
        <w:t>39</w:t>
      </w:r>
      <w:r>
        <w:t xml:space="preserve"> Andre </w:t>
      </w:r>
      <w:r>
        <w:t xml:space="preserve">VVS-installasjoner </w:t>
      </w:r>
    </w:p>
    <w:sdt>
      <w:sdtPr>
        <w:id w:val="-1637791519"/>
        <w:placeholder>
          <w:docPart w:val="403F5DC3157E462A83464FC745484FF8"/>
        </w:placeholder>
        <w:showingPlcHdr/>
      </w:sdtPr>
      <w:sdtContent>
        <w:p w14:paraId="3ABF1261" w14:textId="22AC67F8" w:rsidR="00433C83" w:rsidRDefault="00433C83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06E318E4" w14:textId="57616FA7" w:rsidR="00C30CF2" w:rsidRDefault="00C30CF2" w:rsidP="00C30CF2">
      <w:pPr>
        <w:pStyle w:val="Ingress"/>
      </w:pPr>
      <w:r>
        <w:t>41 Basisinstallasjoner for elkraft</w:t>
      </w:r>
    </w:p>
    <w:sdt>
      <w:sdtPr>
        <w:id w:val="-449012556"/>
        <w:placeholder>
          <w:docPart w:val="9A61643C5B1F4D958273280D28BC44AC"/>
        </w:placeholder>
        <w:showingPlcHdr/>
      </w:sdtPr>
      <w:sdtEndPr/>
      <w:sdtContent>
        <w:p w14:paraId="0BE8F8B9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750597D5" w14:textId="7464C0E0" w:rsidR="00C30CF2" w:rsidRDefault="00C30CF2" w:rsidP="00C30CF2">
      <w:pPr>
        <w:pStyle w:val="Ingress"/>
      </w:pPr>
      <w:r>
        <w:t>42 Høyspent forsyning</w:t>
      </w:r>
    </w:p>
    <w:p w14:paraId="092165B8" w14:textId="77777777" w:rsidR="001B7753" w:rsidRDefault="00765EB7" w:rsidP="00C30CF2">
      <w:pPr>
        <w:pStyle w:val="Ingress"/>
      </w:pPr>
      <w:sdt>
        <w:sdtPr>
          <w:id w:val="248548558"/>
          <w:placeholder>
            <w:docPart w:val="5F893FB5D2064EB99330CB7A6C78C78F"/>
          </w:placeholder>
          <w:showingPlcHdr/>
        </w:sdtPr>
        <w:sdtEndPr/>
        <w:sdtContent>
          <w:r w:rsidR="00C30CF2">
            <w:rPr>
              <w:rStyle w:val="Plassholdertekst"/>
            </w:rPr>
            <w:t>Sett inn en kort beskrivelse</w:t>
          </w:r>
          <w:r w:rsidR="00C30CF2" w:rsidRPr="00BB0302">
            <w:rPr>
              <w:rStyle w:val="Plassholdertekst"/>
            </w:rPr>
            <w:t>.</w:t>
          </w:r>
        </w:sdtContent>
      </w:sdt>
    </w:p>
    <w:p w14:paraId="69268FD1" w14:textId="55D5E0E4" w:rsidR="00C30CF2" w:rsidRDefault="005D798F" w:rsidP="00C30CF2">
      <w:pPr>
        <w:pStyle w:val="Ingress"/>
      </w:pPr>
      <w:r>
        <w:t>43</w:t>
      </w:r>
      <w:r w:rsidR="00C30CF2">
        <w:t xml:space="preserve"> Lavspent forsyning</w:t>
      </w:r>
    </w:p>
    <w:sdt>
      <w:sdtPr>
        <w:id w:val="1144773801"/>
        <w:placeholder>
          <w:docPart w:val="ED0B81E25E7A438180050B1ABAC592AF"/>
        </w:placeholder>
        <w:showingPlcHdr/>
      </w:sdtPr>
      <w:sdtEndPr/>
      <w:sdtContent>
        <w:p w14:paraId="558220D2" w14:textId="77777777" w:rsidR="00C30CF2" w:rsidRDefault="00C30CF2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2B1B3183" w14:textId="77777777" w:rsidR="005D798F" w:rsidRDefault="00C30CF2" w:rsidP="00C30CF2">
      <w:pPr>
        <w:pStyle w:val="Ingress"/>
      </w:pPr>
      <w:r>
        <w:t>44</w:t>
      </w:r>
      <w:r w:rsidR="005D798F">
        <w:t xml:space="preserve"> Lys</w:t>
      </w:r>
    </w:p>
    <w:sdt>
      <w:sdtPr>
        <w:id w:val="-1702002038"/>
        <w:placeholder>
          <w:docPart w:val="43951D56ADD34B51A64155CB403A8154"/>
        </w:placeholder>
        <w:showingPlcHdr/>
      </w:sdtPr>
      <w:sdtEndPr/>
      <w:sdtContent>
        <w:p w14:paraId="1E691921" w14:textId="77777777" w:rsidR="005D798F" w:rsidRDefault="005D798F" w:rsidP="005D798F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02F31EB1" w14:textId="77777777" w:rsidR="006245DB" w:rsidRDefault="006245DB">
      <w:pPr>
        <w:rPr>
          <w:b/>
          <w:bCs/>
        </w:rPr>
      </w:pPr>
      <w:r>
        <w:br w:type="page"/>
      </w:r>
    </w:p>
    <w:p w14:paraId="1FE66EB9" w14:textId="476EDBCD" w:rsidR="005D798F" w:rsidRDefault="005D798F" w:rsidP="00C30CF2">
      <w:pPr>
        <w:pStyle w:val="Ingress"/>
      </w:pPr>
      <w:r>
        <w:lastRenderedPageBreak/>
        <w:t xml:space="preserve">45 </w:t>
      </w:r>
      <w:proofErr w:type="spellStart"/>
      <w:r>
        <w:t>Elvarme</w:t>
      </w:r>
      <w:proofErr w:type="spellEnd"/>
    </w:p>
    <w:sdt>
      <w:sdtPr>
        <w:id w:val="-865833133"/>
        <w:placeholder>
          <w:docPart w:val="BC48D45451884ED6BCAA470EC7F3F069"/>
        </w:placeholder>
        <w:showingPlcHdr/>
      </w:sdtPr>
      <w:sdtEndPr/>
      <w:sdtContent>
        <w:p w14:paraId="12857319" w14:textId="77777777" w:rsidR="005D798F" w:rsidRDefault="005D798F" w:rsidP="005D798F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0B08630E" w14:textId="77777777" w:rsidR="005D798F" w:rsidRDefault="005D798F" w:rsidP="00C30CF2">
      <w:pPr>
        <w:pStyle w:val="Ingress"/>
      </w:pPr>
      <w:r>
        <w:t>46 Reservekraft</w:t>
      </w:r>
    </w:p>
    <w:sdt>
      <w:sdtPr>
        <w:id w:val="-183372843"/>
        <w:placeholder>
          <w:docPart w:val="C20E3CE9E0D7432AB3E6B8C532BFD829"/>
        </w:placeholder>
        <w:showingPlcHdr/>
      </w:sdtPr>
      <w:sdtEndPr/>
      <w:sdtContent>
        <w:p w14:paraId="416FD69D" w14:textId="11E31AD9" w:rsidR="005D798F" w:rsidRDefault="005D798F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26B718F8" w14:textId="5ED8F35B" w:rsidR="006245DB" w:rsidRDefault="006245DB" w:rsidP="006245DB">
      <w:pPr>
        <w:pStyle w:val="Ingress"/>
      </w:pPr>
      <w:r>
        <w:t>47</w:t>
      </w:r>
      <w:r>
        <w:t xml:space="preserve"> </w:t>
      </w:r>
      <w:r>
        <w:t>Lokal elkraftproduksjon</w:t>
      </w:r>
    </w:p>
    <w:sdt>
      <w:sdtPr>
        <w:id w:val="-1730059740"/>
        <w:placeholder>
          <w:docPart w:val="A1CAD183FE8643B5B99CC75D9142BAB0"/>
        </w:placeholder>
        <w:showingPlcHdr/>
      </w:sdtPr>
      <w:sdtContent>
        <w:p w14:paraId="5089AAFB" w14:textId="43FCC09A" w:rsidR="006245DB" w:rsidRDefault="006245DB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26CF6859" w14:textId="3035D6EC" w:rsidR="006245DB" w:rsidRDefault="006245DB" w:rsidP="006245DB">
      <w:pPr>
        <w:pStyle w:val="Ingress"/>
      </w:pPr>
      <w:r>
        <w:t>4</w:t>
      </w:r>
      <w:r>
        <w:t>8</w:t>
      </w:r>
      <w:r>
        <w:t xml:space="preserve"> </w:t>
      </w:r>
      <w:r>
        <w:t>Installasjon for elektrisk beskyttelse</w:t>
      </w:r>
    </w:p>
    <w:sdt>
      <w:sdtPr>
        <w:id w:val="1087343183"/>
        <w:placeholder>
          <w:docPart w:val="2340AFE50F0E49AD86D7DE1B418F5DF7"/>
        </w:placeholder>
        <w:showingPlcHdr/>
      </w:sdtPr>
      <w:sdtContent>
        <w:p w14:paraId="5275A5EB" w14:textId="4D859CAF" w:rsidR="006245DB" w:rsidRDefault="006245DB" w:rsidP="00C30CF2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5B032135" w14:textId="5EE151BC" w:rsidR="00C30CF2" w:rsidRDefault="005D798F" w:rsidP="00C30CF2">
      <w:pPr>
        <w:pStyle w:val="Ingress"/>
      </w:pPr>
      <w:r>
        <w:t>49 Andre el</w:t>
      </w:r>
      <w:r w:rsidR="006245DB">
        <w:t>kraft</w:t>
      </w:r>
      <w:r>
        <w:t>installasjoner</w:t>
      </w:r>
      <w:r w:rsidR="00C30CF2">
        <w:t xml:space="preserve"> </w:t>
      </w:r>
    </w:p>
    <w:bookmarkStart w:id="0" w:name="_Hlk187743374" w:displacedByCustomXml="next"/>
    <w:sdt>
      <w:sdtPr>
        <w:id w:val="-1170324319"/>
        <w:placeholder>
          <w:docPart w:val="DAB3D90B1EFD4E638EA7F46C3F05D34F"/>
        </w:placeholder>
        <w:showingPlcHdr/>
      </w:sdtPr>
      <w:sdtEndPr/>
      <w:sdtContent>
        <w:p w14:paraId="0DA68105" w14:textId="0F7F9AD9" w:rsidR="005D798F" w:rsidRDefault="005D798F" w:rsidP="005D798F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4A46FCA7" w14:textId="7EE6B76C" w:rsidR="00B578F7" w:rsidRDefault="00B578F7" w:rsidP="00B578F7">
      <w:pPr>
        <w:pStyle w:val="Ingress"/>
      </w:pPr>
      <w:r>
        <w:t>51 Basisinstallasjoner for ekom og automatisering</w:t>
      </w:r>
      <w:r>
        <w:t xml:space="preserve"> </w:t>
      </w:r>
    </w:p>
    <w:sdt>
      <w:sdtPr>
        <w:id w:val="-1468737238"/>
        <w:placeholder>
          <w:docPart w:val="9E3CCBF3E65D48ED8C880B4E47634ED8"/>
        </w:placeholder>
        <w:showingPlcHdr/>
      </w:sdtPr>
      <w:sdtContent>
        <w:p w14:paraId="2D643579" w14:textId="54DA2EA2" w:rsidR="00B578F7" w:rsidRDefault="00B578F7" w:rsidP="005D798F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09A16C95" w14:textId="4D04E317" w:rsidR="0046187C" w:rsidRDefault="0046187C" w:rsidP="0046187C">
      <w:pPr>
        <w:pStyle w:val="Ingress"/>
      </w:pPr>
      <w:r>
        <w:t>52</w:t>
      </w:r>
      <w:r>
        <w:t xml:space="preserve"> </w:t>
      </w:r>
      <w:r>
        <w:t>Integrert kommunikasjon</w:t>
      </w:r>
      <w:r>
        <w:t xml:space="preserve"> </w:t>
      </w:r>
    </w:p>
    <w:sdt>
      <w:sdtPr>
        <w:id w:val="977107285"/>
        <w:placeholder>
          <w:docPart w:val="F2070A6D4698431EAAF1BF05E3A9FD1D"/>
        </w:placeholder>
        <w:showingPlcHdr/>
      </w:sdtPr>
      <w:sdtContent>
        <w:p w14:paraId="513BE60D" w14:textId="4F88C8D0" w:rsidR="0046187C" w:rsidRDefault="0046187C" w:rsidP="005D798F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5CE9A0AC" w14:textId="17A07C44" w:rsidR="0046187C" w:rsidRDefault="0046187C" w:rsidP="0046187C">
      <w:pPr>
        <w:pStyle w:val="Ingress"/>
      </w:pPr>
      <w:r>
        <w:t>53</w:t>
      </w:r>
      <w:r>
        <w:t xml:space="preserve"> </w:t>
      </w:r>
      <w:r>
        <w:t>Telefoni og personsøking</w:t>
      </w:r>
      <w:r>
        <w:t xml:space="preserve"> </w:t>
      </w:r>
    </w:p>
    <w:sdt>
      <w:sdtPr>
        <w:id w:val="1762949112"/>
        <w:placeholder>
          <w:docPart w:val="0135E8A99780411196D66D0B141D0E59"/>
        </w:placeholder>
        <w:showingPlcHdr/>
      </w:sdtPr>
      <w:sdtContent>
        <w:p w14:paraId="4D8CBD23" w14:textId="7C72C92C" w:rsidR="0046187C" w:rsidRDefault="0046187C" w:rsidP="005D798F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bookmarkEnd w:id="0"/>
    <w:p w14:paraId="56ACB639" w14:textId="77777777" w:rsidR="006245DB" w:rsidRDefault="006245DB">
      <w:pPr>
        <w:rPr>
          <w:b/>
          <w:bCs/>
        </w:rPr>
      </w:pPr>
      <w:r>
        <w:br w:type="page"/>
      </w:r>
    </w:p>
    <w:p w14:paraId="75ABDBE4" w14:textId="050973D0" w:rsidR="005D798F" w:rsidRDefault="002C5536" w:rsidP="00C30CF2">
      <w:pPr>
        <w:pStyle w:val="Ingress"/>
      </w:pPr>
      <w:r>
        <w:lastRenderedPageBreak/>
        <w:t xml:space="preserve">54 Alarm- og </w:t>
      </w:r>
      <w:r w:rsidR="00421B2B">
        <w:t>signal</w:t>
      </w:r>
    </w:p>
    <w:sdt>
      <w:sdtPr>
        <w:id w:val="-1341856523"/>
        <w:placeholder>
          <w:docPart w:val="B95A01724F9E47BCAA1196277E9DBAE4"/>
        </w:placeholder>
        <w:showingPlcHdr/>
      </w:sdtPr>
      <w:sdtEndPr/>
      <w:sdtContent>
        <w:p w14:paraId="7D649CDF" w14:textId="77777777" w:rsidR="002C5536" w:rsidRDefault="002C5536" w:rsidP="002C5536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75339C5C" w14:textId="3AD7835F" w:rsidR="002C5536" w:rsidRDefault="002C5536" w:rsidP="00C30CF2">
      <w:pPr>
        <w:pStyle w:val="Ingress"/>
      </w:pPr>
      <w:r>
        <w:t>55 Lyd og bilde</w:t>
      </w:r>
    </w:p>
    <w:sdt>
      <w:sdtPr>
        <w:id w:val="-1619984895"/>
        <w:placeholder>
          <w:docPart w:val="6EF19FAB991740DBB8256763CA7CED8B"/>
        </w:placeholder>
        <w:showingPlcHdr/>
      </w:sdtPr>
      <w:sdtEndPr/>
      <w:sdtContent>
        <w:p w14:paraId="77504A6B" w14:textId="77777777" w:rsidR="002C5536" w:rsidRDefault="002C5536" w:rsidP="002C5536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3FAC4A51" w14:textId="16359627" w:rsidR="008244B5" w:rsidRDefault="008244B5" w:rsidP="008244B5">
      <w:pPr>
        <w:pStyle w:val="Ingress"/>
      </w:pPr>
      <w:r>
        <w:t xml:space="preserve">56 Automatisering </w:t>
      </w:r>
    </w:p>
    <w:sdt>
      <w:sdtPr>
        <w:id w:val="1642306209"/>
        <w:placeholder>
          <w:docPart w:val="11DCA540B4634606A13DE855D66EFB3F"/>
        </w:placeholder>
        <w:showingPlcHdr/>
      </w:sdtPr>
      <w:sdtEndPr/>
      <w:sdtContent>
        <w:p w14:paraId="311C24F6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4FABDA8B" w14:textId="025E978F" w:rsidR="008244B5" w:rsidRDefault="008244B5" w:rsidP="008244B5">
      <w:pPr>
        <w:pStyle w:val="Ingress"/>
      </w:pPr>
      <w:r>
        <w:t>57 Instrumentering</w:t>
      </w:r>
    </w:p>
    <w:sdt>
      <w:sdtPr>
        <w:id w:val="-382400729"/>
        <w:placeholder>
          <w:docPart w:val="3E52DC35C0A04FCA801D0C902EAE9F4F"/>
        </w:placeholder>
        <w:showingPlcHdr/>
      </w:sdtPr>
      <w:sdtEndPr/>
      <w:sdtContent>
        <w:p w14:paraId="5382F68B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0EEBED87" w14:textId="7952626F" w:rsidR="008244B5" w:rsidRDefault="008244B5" w:rsidP="008244B5">
      <w:pPr>
        <w:pStyle w:val="Ingress"/>
      </w:pPr>
      <w:r>
        <w:t xml:space="preserve">59 </w:t>
      </w:r>
      <w:r w:rsidR="00421B2B">
        <w:t>Andre installasjoner for ekom og automatisering</w:t>
      </w:r>
    </w:p>
    <w:sdt>
      <w:sdtPr>
        <w:id w:val="-308483680"/>
        <w:placeholder>
          <w:docPart w:val="D95EB8ADAFE949B4B98F062B4AC8E613"/>
        </w:placeholder>
        <w:showingPlcHdr/>
      </w:sdtPr>
      <w:sdtEndPr/>
      <w:sdtContent>
        <w:p w14:paraId="04485675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0C03FE28" w14:textId="4B2A5B10" w:rsidR="008244B5" w:rsidRDefault="008244B5" w:rsidP="008244B5">
      <w:pPr>
        <w:pStyle w:val="Ingress"/>
      </w:pPr>
      <w:r>
        <w:t>61 Prefabrikkerte rom</w:t>
      </w:r>
    </w:p>
    <w:sdt>
      <w:sdtPr>
        <w:id w:val="602918794"/>
        <w:placeholder>
          <w:docPart w:val="64A517DF018D4AAD98C20C06A2EB8B60"/>
        </w:placeholder>
        <w:showingPlcHdr/>
      </w:sdtPr>
      <w:sdtEndPr/>
      <w:sdtContent>
        <w:p w14:paraId="24A5BAF8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5375C6F3" w14:textId="77777777" w:rsidR="00607F9C" w:rsidRDefault="008244B5" w:rsidP="008244B5">
      <w:pPr>
        <w:pStyle w:val="Ingress"/>
      </w:pPr>
      <w:r>
        <w:t>62 Person- og varetransport</w:t>
      </w:r>
    </w:p>
    <w:p w14:paraId="517653A9" w14:textId="43093652" w:rsidR="008244B5" w:rsidRDefault="00765EB7" w:rsidP="008244B5">
      <w:pPr>
        <w:pStyle w:val="Ingress"/>
      </w:pPr>
      <w:sdt>
        <w:sdtPr>
          <w:id w:val="505874281"/>
          <w:placeholder>
            <w:docPart w:val="841F5A1386B14BADAB3A4DA29C3DAAA5"/>
          </w:placeholder>
          <w:showingPlcHdr/>
        </w:sdtPr>
        <w:sdtEndPr/>
        <w:sdtContent>
          <w:r w:rsidR="008244B5">
            <w:rPr>
              <w:rStyle w:val="Plassholdertekst"/>
            </w:rPr>
            <w:t>Sett inn en kort beskrivelse</w:t>
          </w:r>
          <w:r w:rsidR="008244B5" w:rsidRPr="00BB0302">
            <w:rPr>
              <w:rStyle w:val="Plassholdertekst"/>
            </w:rPr>
            <w:t>.</w:t>
          </w:r>
        </w:sdtContent>
      </w:sdt>
    </w:p>
    <w:p w14:paraId="05901144" w14:textId="6161DB91" w:rsidR="00607F9C" w:rsidRDefault="008244B5" w:rsidP="008244B5">
      <w:pPr>
        <w:pStyle w:val="Ingress"/>
      </w:pPr>
      <w:r>
        <w:t>63 Transportanlegg</w:t>
      </w:r>
    </w:p>
    <w:p w14:paraId="3315FF22" w14:textId="48BFEA65" w:rsidR="008244B5" w:rsidRDefault="00765EB7" w:rsidP="008244B5">
      <w:pPr>
        <w:pStyle w:val="Ingress"/>
      </w:pPr>
      <w:sdt>
        <w:sdtPr>
          <w:id w:val="-1218965509"/>
          <w:placeholder>
            <w:docPart w:val="D9CAFD07D35C4B419CF5A81628149705"/>
          </w:placeholder>
          <w:showingPlcHdr/>
        </w:sdtPr>
        <w:sdtEndPr/>
        <w:sdtContent>
          <w:r w:rsidR="008244B5">
            <w:rPr>
              <w:rStyle w:val="Plassholdertekst"/>
            </w:rPr>
            <w:t>Sett inn en kort beskrivelse</w:t>
          </w:r>
          <w:r w:rsidR="008244B5" w:rsidRPr="00BB0302">
            <w:rPr>
              <w:rStyle w:val="Plassholdertekst"/>
            </w:rPr>
            <w:t>.</w:t>
          </w:r>
        </w:sdtContent>
      </w:sdt>
    </w:p>
    <w:p w14:paraId="280B9A91" w14:textId="77777777" w:rsidR="006245DB" w:rsidRDefault="006245DB">
      <w:pPr>
        <w:rPr>
          <w:b/>
          <w:bCs/>
        </w:rPr>
      </w:pPr>
      <w:r>
        <w:br w:type="page"/>
      </w:r>
    </w:p>
    <w:p w14:paraId="0A7D1FDB" w14:textId="03E5F599" w:rsidR="008244B5" w:rsidRDefault="008244B5" w:rsidP="008244B5">
      <w:pPr>
        <w:pStyle w:val="Ingress"/>
      </w:pPr>
      <w:r>
        <w:lastRenderedPageBreak/>
        <w:t xml:space="preserve">64 </w:t>
      </w:r>
      <w:r w:rsidR="00D715C5">
        <w:t>Lokal varmeproduksjon</w:t>
      </w:r>
    </w:p>
    <w:p w14:paraId="19D61A16" w14:textId="2DBA5A79" w:rsidR="00607F9C" w:rsidRDefault="00765EB7" w:rsidP="008244B5">
      <w:pPr>
        <w:pStyle w:val="Ingress"/>
      </w:pPr>
      <w:sdt>
        <w:sdtPr>
          <w:id w:val="-300994084"/>
          <w:placeholder>
            <w:docPart w:val="70DC8A85C0994DEC85D0193ABED281F3"/>
          </w:placeholder>
          <w:showingPlcHdr/>
        </w:sdtPr>
        <w:sdtEndPr/>
        <w:sdtContent>
          <w:r w:rsidR="00607F9C">
            <w:rPr>
              <w:rStyle w:val="Plassholdertekst"/>
            </w:rPr>
            <w:t>Sett inn en kort beskrivelse</w:t>
          </w:r>
          <w:r w:rsidR="00607F9C" w:rsidRPr="00BB0302">
            <w:rPr>
              <w:rStyle w:val="Plassholdertekst"/>
            </w:rPr>
            <w:t>.</w:t>
          </w:r>
        </w:sdtContent>
      </w:sdt>
    </w:p>
    <w:p w14:paraId="71D21959" w14:textId="1CF7A9DB" w:rsidR="008244B5" w:rsidRDefault="008244B5" w:rsidP="008244B5">
      <w:pPr>
        <w:pStyle w:val="Ingress"/>
      </w:pPr>
      <w:r>
        <w:t>65 Avfall og støvsuging</w:t>
      </w:r>
    </w:p>
    <w:sdt>
      <w:sdtPr>
        <w:id w:val="-1238247307"/>
        <w:placeholder>
          <w:docPart w:val="A3C41048D47B4B369572533C59BD950F"/>
        </w:placeholder>
        <w:showingPlcHdr/>
      </w:sdtPr>
      <w:sdtEndPr/>
      <w:sdtContent>
        <w:p w14:paraId="3088CE70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7A13EBD3" w14:textId="40904531" w:rsidR="008244B5" w:rsidRDefault="008244B5" w:rsidP="008244B5">
      <w:pPr>
        <w:pStyle w:val="Ingress"/>
      </w:pPr>
      <w:r>
        <w:t>66 Fastmontert spesialutrustning for virksomhet</w:t>
      </w:r>
    </w:p>
    <w:sdt>
      <w:sdtPr>
        <w:id w:val="1890074430"/>
        <w:placeholder>
          <w:docPart w:val="7906CA7DEDE34B218E9B0C5B44049FB8"/>
        </w:placeholder>
        <w:showingPlcHdr/>
      </w:sdtPr>
      <w:sdtEndPr/>
      <w:sdtContent>
        <w:p w14:paraId="46681781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694B0100" w14:textId="34D8D671" w:rsidR="008244B5" w:rsidRDefault="008244B5" w:rsidP="008244B5">
      <w:pPr>
        <w:pStyle w:val="Ingress"/>
      </w:pPr>
      <w:r>
        <w:t>67 Løs spesialutrustning for virksomhet</w:t>
      </w:r>
    </w:p>
    <w:sdt>
      <w:sdtPr>
        <w:id w:val="-1282877593"/>
        <w:placeholder>
          <w:docPart w:val="ADBBFF7528E64A46BC7EFDA9324C35CF"/>
        </w:placeholder>
        <w:showingPlcHdr/>
      </w:sdtPr>
      <w:sdtEndPr/>
      <w:sdtContent>
        <w:p w14:paraId="682E7829" w14:textId="1939A10B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27E03805" w14:textId="4913915A" w:rsidR="00D715C5" w:rsidRDefault="00D715C5" w:rsidP="00D715C5">
      <w:pPr>
        <w:pStyle w:val="Ingress"/>
      </w:pPr>
      <w:r>
        <w:t>6</w:t>
      </w:r>
      <w:r>
        <w:t>8</w:t>
      </w:r>
      <w:r>
        <w:t xml:space="preserve"> </w:t>
      </w:r>
      <w:r>
        <w:t>Inventar</w:t>
      </w:r>
    </w:p>
    <w:sdt>
      <w:sdtPr>
        <w:id w:val="331496876"/>
        <w:placeholder>
          <w:docPart w:val="CE210981B9A440D19D9E6AFCF6CF26FA"/>
        </w:placeholder>
        <w:showingPlcHdr/>
      </w:sdtPr>
      <w:sdtContent>
        <w:p w14:paraId="52E3D7F8" w14:textId="0788F176" w:rsidR="00D715C5" w:rsidRDefault="00D715C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39C1B5A1" w14:textId="77777777" w:rsidR="008244B5" w:rsidRDefault="008244B5" w:rsidP="008244B5">
      <w:pPr>
        <w:pStyle w:val="Ingress"/>
      </w:pPr>
      <w:r>
        <w:t>69 Andre tekniske installasjoner</w:t>
      </w:r>
    </w:p>
    <w:sdt>
      <w:sdtPr>
        <w:id w:val="-1422797506"/>
        <w:placeholder>
          <w:docPart w:val="DF09880AFC7B485795E996BDF1ED9279"/>
        </w:placeholder>
        <w:showingPlcHdr/>
      </w:sdtPr>
      <w:sdtEndPr/>
      <w:sdtContent>
        <w:p w14:paraId="0D9F43D3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3406E042" w14:textId="77777777" w:rsidR="008244B5" w:rsidRDefault="008244B5" w:rsidP="008244B5">
      <w:pPr>
        <w:pStyle w:val="Ingress"/>
      </w:pPr>
      <w:r>
        <w:t>71 Bearbeidet terreng</w:t>
      </w:r>
      <w:r w:rsidRPr="008244B5">
        <w:t xml:space="preserve"> </w:t>
      </w:r>
    </w:p>
    <w:p w14:paraId="1D110932" w14:textId="452192BB" w:rsidR="008244B5" w:rsidRDefault="00765EB7" w:rsidP="008244B5">
      <w:pPr>
        <w:pStyle w:val="Ingress"/>
      </w:pPr>
      <w:sdt>
        <w:sdtPr>
          <w:id w:val="-1179116018"/>
          <w:placeholder>
            <w:docPart w:val="2A704687FA8A4D46933B3202B262F367"/>
          </w:placeholder>
          <w:showingPlcHdr/>
        </w:sdtPr>
        <w:sdtEndPr/>
        <w:sdtContent>
          <w:r w:rsidR="008244B5">
            <w:rPr>
              <w:rStyle w:val="Plassholdertekst"/>
            </w:rPr>
            <w:t>Sett inn en kort beskrivelse</w:t>
          </w:r>
          <w:r w:rsidR="008244B5" w:rsidRPr="00BB0302">
            <w:rPr>
              <w:rStyle w:val="Plassholdertekst"/>
            </w:rPr>
            <w:t>.</w:t>
          </w:r>
        </w:sdtContent>
      </w:sdt>
    </w:p>
    <w:p w14:paraId="77128062" w14:textId="77777777" w:rsidR="008244B5" w:rsidRDefault="008244B5" w:rsidP="008244B5">
      <w:pPr>
        <w:pStyle w:val="Ingress"/>
      </w:pPr>
      <w:r>
        <w:t>72 Utendørs konstruksjoner</w:t>
      </w:r>
    </w:p>
    <w:sdt>
      <w:sdtPr>
        <w:id w:val="933717443"/>
        <w:placeholder>
          <w:docPart w:val="5D0D71A4CB934CDC9F10E36E6F1092F6"/>
        </w:placeholder>
        <w:showingPlcHdr/>
      </w:sdtPr>
      <w:sdtEndPr/>
      <w:sdtContent>
        <w:p w14:paraId="2976C812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3190C99E" w14:textId="77777777" w:rsidR="006245DB" w:rsidRDefault="006245DB">
      <w:pPr>
        <w:rPr>
          <w:b/>
          <w:bCs/>
        </w:rPr>
      </w:pPr>
      <w:r>
        <w:br w:type="page"/>
      </w:r>
    </w:p>
    <w:p w14:paraId="5C10D8D7" w14:textId="7E4B8095" w:rsidR="008244B5" w:rsidRDefault="008244B5" w:rsidP="008244B5">
      <w:pPr>
        <w:pStyle w:val="Ingress"/>
      </w:pPr>
      <w:r>
        <w:lastRenderedPageBreak/>
        <w:t>73 Utendørs røranlegg</w:t>
      </w:r>
    </w:p>
    <w:sdt>
      <w:sdtPr>
        <w:id w:val="448207023"/>
        <w:placeholder>
          <w:docPart w:val="5FB107F121D94545BF1E91252E486938"/>
        </w:placeholder>
        <w:showingPlcHdr/>
      </w:sdtPr>
      <w:sdtEndPr/>
      <w:sdtContent>
        <w:p w14:paraId="16DA346B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4A21883A" w14:textId="5D746C08" w:rsidR="008244B5" w:rsidRDefault="008244B5" w:rsidP="008244B5">
      <w:pPr>
        <w:pStyle w:val="Ingress"/>
      </w:pPr>
      <w:r>
        <w:t>74 Utendørs elkraft</w:t>
      </w:r>
    </w:p>
    <w:sdt>
      <w:sdtPr>
        <w:id w:val="-1173721272"/>
        <w:placeholder>
          <w:docPart w:val="09BD92222CC24FD6A1BCB494F50BB70B"/>
        </w:placeholder>
        <w:showingPlcHdr/>
      </w:sdtPr>
      <w:sdtEndPr/>
      <w:sdtContent>
        <w:p w14:paraId="36394ED7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65ECFD28" w14:textId="3873DBE9" w:rsidR="002C5536" w:rsidRDefault="008244B5" w:rsidP="008244B5">
      <w:pPr>
        <w:pStyle w:val="Ingress"/>
      </w:pPr>
      <w:r>
        <w:t xml:space="preserve">75 Utendørs </w:t>
      </w:r>
      <w:r w:rsidR="00D715C5">
        <w:t>ekom</w:t>
      </w:r>
      <w:r>
        <w:t xml:space="preserve"> og automatisering</w:t>
      </w:r>
    </w:p>
    <w:sdt>
      <w:sdtPr>
        <w:id w:val="190038065"/>
        <w:placeholder>
          <w:docPart w:val="E9E3D5011D6A4ACEA03EC93FC8FCE9D1"/>
        </w:placeholder>
        <w:showingPlcHdr/>
      </w:sdtPr>
      <w:sdtEndPr/>
      <w:sdtContent>
        <w:p w14:paraId="36E729D3" w14:textId="77777777" w:rsidR="008244B5" w:rsidRDefault="008244B5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210940E4" w14:textId="4FC846F8" w:rsidR="007C1EA8" w:rsidRDefault="00E429E0" w:rsidP="008244B5">
      <w:pPr>
        <w:pStyle w:val="Ingress"/>
      </w:pPr>
      <w:r>
        <w:t>76 Veger og plasser</w:t>
      </w:r>
    </w:p>
    <w:sdt>
      <w:sdtPr>
        <w:id w:val="-612595720"/>
        <w:placeholder>
          <w:docPart w:val="01CFB067BCE44300AF1100A3318DACC5"/>
        </w:placeholder>
        <w:showingPlcHdr/>
      </w:sdtPr>
      <w:sdtEndPr/>
      <w:sdtContent>
        <w:p w14:paraId="4AE7B129" w14:textId="77777777" w:rsidR="00E429E0" w:rsidRDefault="00E429E0" w:rsidP="00E429E0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7F68ACEA" w14:textId="2E735E8B" w:rsidR="00E429E0" w:rsidRDefault="00E429E0" w:rsidP="008244B5">
      <w:pPr>
        <w:pStyle w:val="Ingress"/>
      </w:pPr>
      <w:r>
        <w:t xml:space="preserve">77 Park og </w:t>
      </w:r>
      <w:r w:rsidR="00D715C5">
        <w:t>grøntanlegg</w:t>
      </w:r>
    </w:p>
    <w:sdt>
      <w:sdtPr>
        <w:id w:val="38560463"/>
        <w:placeholder>
          <w:docPart w:val="FE0C80792B484D6990E68D9D74E24331"/>
        </w:placeholder>
        <w:showingPlcHdr/>
      </w:sdtPr>
      <w:sdtEndPr/>
      <w:sdtContent>
        <w:p w14:paraId="79E770D0" w14:textId="77777777" w:rsidR="00E429E0" w:rsidRDefault="00E429E0" w:rsidP="00E429E0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7B7CE33A" w14:textId="5686A38B" w:rsidR="00E429E0" w:rsidRDefault="00E429E0" w:rsidP="008244B5">
      <w:pPr>
        <w:pStyle w:val="Ingress"/>
      </w:pPr>
      <w:r>
        <w:t>78 Utendørs infrastruktur</w:t>
      </w:r>
    </w:p>
    <w:sdt>
      <w:sdtPr>
        <w:id w:val="572629411"/>
        <w:placeholder>
          <w:docPart w:val="3C9842F4529648518EC1B2EF0402DBB6"/>
        </w:placeholder>
        <w:showingPlcHdr/>
      </w:sdtPr>
      <w:sdtEndPr/>
      <w:sdtContent>
        <w:p w14:paraId="6CCD0C44" w14:textId="1AFEBE02" w:rsidR="00E429E0" w:rsidRDefault="00E429E0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7C0EDB88" w14:textId="2398389B" w:rsidR="00300133" w:rsidRDefault="00300133" w:rsidP="00300133">
      <w:pPr>
        <w:pStyle w:val="Ingress"/>
      </w:pPr>
      <w:r>
        <w:t>7</w:t>
      </w:r>
      <w:r>
        <w:t>9</w:t>
      </w:r>
      <w:r>
        <w:t xml:space="preserve"> </w:t>
      </w:r>
      <w:r w:rsidR="009E5828">
        <w:t>Andre utendørs anlegg</w:t>
      </w:r>
    </w:p>
    <w:sdt>
      <w:sdtPr>
        <w:id w:val="1212146286"/>
        <w:placeholder>
          <w:docPart w:val="61C5049B5BE84778AA98956A716BAC8C"/>
        </w:placeholder>
        <w:showingPlcHdr/>
      </w:sdtPr>
      <w:sdtContent>
        <w:p w14:paraId="0006BE3C" w14:textId="6F649B11" w:rsidR="00D715C5" w:rsidRDefault="00300133" w:rsidP="008244B5">
          <w:pPr>
            <w:pStyle w:val="Ingress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sdtContent>
    </w:sdt>
    <w:p w14:paraId="6BD869B6" w14:textId="5B9DF746" w:rsidR="00D715C5" w:rsidRDefault="00D715C5" w:rsidP="008244B5">
      <w:pPr>
        <w:pStyle w:val="Ingress"/>
      </w:pPr>
    </w:p>
    <w:p w14:paraId="56241F4E" w14:textId="77777777" w:rsidR="00300133" w:rsidRDefault="00300133" w:rsidP="008244B5">
      <w:pPr>
        <w:pStyle w:val="Ingress"/>
      </w:pPr>
    </w:p>
    <w:p w14:paraId="7C3A881F" w14:textId="77777777" w:rsidR="00023398" w:rsidRDefault="00023398">
      <w:pPr>
        <w:rPr>
          <w:b/>
          <w:bCs/>
        </w:rPr>
      </w:pPr>
      <w:r>
        <w:lastRenderedPageBreak/>
        <w:br w:type="page"/>
      </w:r>
    </w:p>
    <w:p w14:paraId="6D55D673" w14:textId="10D5FC3E" w:rsidR="00E429E0" w:rsidRDefault="00E429E0" w:rsidP="008244B5">
      <w:pPr>
        <w:pStyle w:val="Ingress"/>
      </w:pPr>
      <w:r>
        <w:lastRenderedPageBreak/>
        <w:t>Forhold som kan ha betydning for SHA og fremtidige arbeider</w:t>
      </w:r>
    </w:p>
    <w:sdt>
      <w:sdtPr>
        <w:id w:val="1845903263"/>
        <w:placeholder>
          <w:docPart w:val="F7576A4FD7B745199081B0722C1907E3"/>
        </w:placeholder>
        <w:showingPlcHdr/>
      </w:sdtPr>
      <w:sdtEndPr/>
      <w:sdtContent>
        <w:p w14:paraId="0DE1FE78" w14:textId="1F70B2FB" w:rsidR="00E429E0" w:rsidRDefault="00E429E0" w:rsidP="00E429E0">
          <w:pPr>
            <w:pStyle w:val="Ingress"/>
          </w:pPr>
          <w:r>
            <w:rPr>
              <w:rStyle w:val="Plassholdertekst"/>
            </w:rPr>
            <w:t>Sett inn en kort beskrivelse</w:t>
          </w:r>
          <w:r w:rsidR="001C489C">
            <w:rPr>
              <w:rStyle w:val="Plassholdertekst"/>
            </w:rPr>
            <w:t>.</w:t>
          </w:r>
          <w:r w:rsidR="001800F6">
            <w:rPr>
              <w:rStyle w:val="Plassholdertekst"/>
            </w:rPr>
            <w:t xml:space="preserve"> </w:t>
          </w:r>
          <w:r w:rsidR="001C489C">
            <w:rPr>
              <w:rStyle w:val="Plassholdertekst"/>
            </w:rPr>
            <w:t xml:space="preserve">Husk </w:t>
          </w:r>
          <w:r w:rsidR="008F499A">
            <w:rPr>
              <w:rStyle w:val="Plassholdertekst"/>
            </w:rPr>
            <w:t xml:space="preserve">de </w:t>
          </w:r>
          <w:r w:rsidR="001C489C">
            <w:rPr>
              <w:rStyle w:val="Plassholdertekst"/>
            </w:rPr>
            <w:t>generelle aspekter ved vedlikeholdsarbeid</w:t>
          </w:r>
          <w:r w:rsidR="008F499A">
            <w:rPr>
              <w:rStyle w:val="Plassholdertekst"/>
            </w:rPr>
            <w:t>;</w:t>
          </w:r>
          <w:r w:rsidR="001C489C">
            <w:rPr>
              <w:rStyle w:val="Plassholdertekst"/>
            </w:rPr>
            <w:t xml:space="preserve"> for eksempel </w:t>
          </w:r>
          <w:r w:rsidR="008F499A">
            <w:rPr>
              <w:rStyle w:val="Plassholdertekst"/>
            </w:rPr>
            <w:t xml:space="preserve">adkomst ved </w:t>
          </w:r>
          <w:r w:rsidR="00D9765C">
            <w:rPr>
              <w:rStyle w:val="Plassholdertekst"/>
            </w:rPr>
            <w:t>vindusvask,</w:t>
          </w:r>
          <w:r w:rsidR="001800F6">
            <w:rPr>
              <w:rStyle w:val="Plassholdertekst"/>
            </w:rPr>
            <w:t xml:space="preserve"> </w:t>
          </w:r>
          <w:r w:rsidR="008F499A">
            <w:rPr>
              <w:rStyle w:val="Plassholdertekst"/>
            </w:rPr>
            <w:t>tak og takrenner</w:t>
          </w:r>
          <w:r w:rsidR="001800F6">
            <w:rPr>
              <w:rStyle w:val="Plassholdertekst"/>
            </w:rPr>
            <w:t>,</w:t>
          </w:r>
          <w:r w:rsidR="00D9765C">
            <w:rPr>
              <w:rStyle w:val="Plassholdertekst"/>
            </w:rPr>
            <w:t xml:space="preserve"> maling og vask av fasader, inspeksjonsbehov til tak og </w:t>
          </w:r>
          <w:r w:rsidR="00B86D9F">
            <w:rPr>
              <w:rStyle w:val="Plassholdertekst"/>
            </w:rPr>
            <w:t>loft</w:t>
          </w:r>
          <w:r w:rsidR="008F499A">
            <w:rPr>
              <w:rStyle w:val="Plassholdertekst"/>
            </w:rPr>
            <w:t xml:space="preserve"> etc.</w:t>
          </w:r>
        </w:p>
      </w:sdtContent>
    </w:sdt>
    <w:p w14:paraId="1B3ABA23" w14:textId="77777777" w:rsidR="00E429E0" w:rsidRDefault="00E429E0" w:rsidP="008244B5">
      <w:pPr>
        <w:pStyle w:val="Ingress"/>
      </w:pPr>
    </w:p>
    <w:sectPr w:rsidR="00E429E0" w:rsidSect="00286B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418" w:right="1701" w:bottom="1418" w:left="1418" w:header="671" w:footer="3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701BB" w14:textId="77777777" w:rsidR="002979DE" w:rsidRDefault="002979DE" w:rsidP="001C5FAD">
      <w:r>
        <w:separator/>
      </w:r>
    </w:p>
    <w:p w14:paraId="70FA2D43" w14:textId="77777777" w:rsidR="002979DE" w:rsidRDefault="002979DE" w:rsidP="001C5FAD"/>
    <w:p w14:paraId="48A7445F" w14:textId="77777777" w:rsidR="002979DE" w:rsidRDefault="002979DE" w:rsidP="001C5FAD"/>
  </w:endnote>
  <w:endnote w:type="continuationSeparator" w:id="0">
    <w:p w14:paraId="3F0B215E" w14:textId="77777777" w:rsidR="002979DE" w:rsidRDefault="002979DE" w:rsidP="001C5FAD">
      <w:r>
        <w:continuationSeparator/>
      </w:r>
    </w:p>
    <w:p w14:paraId="290BDADB" w14:textId="77777777" w:rsidR="002979DE" w:rsidRDefault="002979DE" w:rsidP="001C5FAD"/>
    <w:p w14:paraId="46D7D6E1" w14:textId="77777777" w:rsidR="002979DE" w:rsidRDefault="002979DE" w:rsidP="001C5F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7FAF1" w14:textId="77777777" w:rsidR="00B11BC0" w:rsidRPr="004F4E6F" w:rsidRDefault="00FB2891" w:rsidP="001C5FAD">
    <w:pPr>
      <w:pStyle w:val="Bunntekst"/>
    </w:pPr>
    <w:r w:rsidRPr="004F4E6F">
      <w:t xml:space="preserve">Side </w:t>
    </w:r>
    <w:r w:rsidRPr="004F4E6F">
      <w:fldChar w:fldCharType="begin"/>
    </w:r>
    <w:r w:rsidRPr="004F4E6F">
      <w:instrText xml:space="preserve"> PAGE  \* Arabic  \* MERGEFORMAT </w:instrText>
    </w:r>
    <w:r w:rsidRPr="004F4E6F">
      <w:fldChar w:fldCharType="separate"/>
    </w:r>
    <w:r w:rsidRPr="004F4E6F">
      <w:t>2</w:t>
    </w:r>
    <w:r w:rsidRPr="004F4E6F">
      <w:fldChar w:fldCharType="end"/>
    </w:r>
    <w:r w:rsidRPr="004F4E6F">
      <w:t xml:space="preserve"> av </w:t>
    </w:r>
    <w:r w:rsidR="00765EB7">
      <w:fldChar w:fldCharType="begin"/>
    </w:r>
    <w:r w:rsidR="00765EB7">
      <w:instrText xml:space="preserve"> NUMPAGES  \* Arabic  \* MERGEFORMAT </w:instrText>
    </w:r>
    <w:r w:rsidR="00765EB7">
      <w:fldChar w:fldCharType="separate"/>
    </w:r>
    <w:r w:rsidRPr="004F4E6F">
      <w:t>4</w:t>
    </w:r>
    <w:r w:rsidR="00765EB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E24E8" w14:textId="77777777" w:rsidR="00D10819" w:rsidRDefault="00FB2891" w:rsidP="0071610E">
    <w:pPr>
      <w:pStyle w:val="Bunntekst"/>
    </w:pPr>
    <w:r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t>2</w:t>
    </w:r>
    <w:r>
      <w:fldChar w:fldCharType="end"/>
    </w:r>
    <w:r>
      <w:t xml:space="preserve"> av </w:t>
    </w:r>
    <w:r w:rsidR="00765EB7">
      <w:fldChar w:fldCharType="begin"/>
    </w:r>
    <w:r w:rsidR="00765EB7">
      <w:instrText xml:space="preserve"> NUMPAGES  \* Arabic  \* MERGEFORMAT </w:instrText>
    </w:r>
    <w:r w:rsidR="00765EB7">
      <w:fldChar w:fldCharType="separate"/>
    </w:r>
    <w:r>
      <w:t>4</w:t>
    </w:r>
    <w:r w:rsidR="00765EB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6354" w14:textId="77777777" w:rsidR="007228BB" w:rsidRDefault="007228B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0EBD5" w14:textId="77777777" w:rsidR="002979DE" w:rsidRDefault="002979DE" w:rsidP="001C5FAD">
      <w:r>
        <w:separator/>
      </w:r>
    </w:p>
    <w:p w14:paraId="1C140EF1" w14:textId="77777777" w:rsidR="002979DE" w:rsidRDefault="002979DE" w:rsidP="001C5FAD"/>
    <w:p w14:paraId="488DEEBE" w14:textId="77777777" w:rsidR="002979DE" w:rsidRDefault="002979DE" w:rsidP="001C5FAD"/>
  </w:footnote>
  <w:footnote w:type="continuationSeparator" w:id="0">
    <w:p w14:paraId="705CB71B" w14:textId="77777777" w:rsidR="002979DE" w:rsidRDefault="002979DE" w:rsidP="001C5FAD">
      <w:r>
        <w:continuationSeparator/>
      </w:r>
    </w:p>
    <w:p w14:paraId="2FE97BA0" w14:textId="77777777" w:rsidR="002979DE" w:rsidRDefault="002979DE" w:rsidP="001C5FAD"/>
    <w:p w14:paraId="2B38637F" w14:textId="77777777" w:rsidR="002979DE" w:rsidRDefault="002979DE" w:rsidP="001C5F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27D7D" w14:textId="6D8DF21D" w:rsidR="00D10819" w:rsidRDefault="007228BB" w:rsidP="007228BB">
    <w:pPr>
      <w:pStyle w:val="Topptekst"/>
      <w:jc w:val="right"/>
      <w:rPr>
        <w:color w:val="949599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DECE131" wp14:editId="03880307">
          <wp:simplePos x="0" y="0"/>
          <wp:positionH relativeFrom="column">
            <wp:posOffset>0</wp:posOffset>
          </wp:positionH>
          <wp:positionV relativeFrom="page">
            <wp:posOffset>426085</wp:posOffset>
          </wp:positionV>
          <wp:extent cx="873095" cy="370936"/>
          <wp:effectExtent l="0" t="0" r="3810" b="0"/>
          <wp:wrapNone/>
          <wp:docPr id="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095" cy="3709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color w:val="949599"/>
        </w:rPr>
        <w:alias w:val="Undertittel"/>
        <w:tag w:val="Undertittel"/>
        <w:id w:val="634070157"/>
        <w:placeholder>
          <w:docPart w:val="B5C56E17943F416880C9DB23603AEE2A"/>
        </w:placeholder>
        <w:dataBinding w:xpath="/root[1]/Undertittel1[1]" w:storeItemID="{64238781-F73B-46EC-AE43-C4CE7787545D}"/>
        <w:text w:multiLine="1"/>
      </w:sdtPr>
      <w:sdtEndPr/>
      <w:sdtContent>
        <w:r w:rsidR="00C55804">
          <w:rPr>
            <w:color w:val="949599"/>
          </w:rPr>
          <w:t>Orienteringsdokument</w:t>
        </w:r>
      </w:sdtContent>
    </w:sdt>
    <w:r w:rsidR="00866744" w:rsidRPr="00784D5C">
      <w:rPr>
        <w:color w:val="949599"/>
      </w:rPr>
      <w:t xml:space="preserve"> / </w:t>
    </w:r>
    <w:sdt>
      <w:sdtPr>
        <w:rPr>
          <w:color w:val="949599"/>
        </w:rPr>
        <w:alias w:val="Tittel"/>
        <w:tag w:val="Tittel"/>
        <w:id w:val="1735575339"/>
        <w:placeholder>
          <w:docPart w:val="FF848FD1080B42609074F9FA5501E670"/>
        </w:placeholder>
        <w:dataBinding w:xpath="/root[1]/Tittel1[1]" w:storeItemID="{64238781-F73B-46EC-AE43-C4CE7787545D}"/>
        <w:text w:multiLine="1"/>
      </w:sdtPr>
      <w:sdtEndPr/>
      <w:sdtContent>
        <w:r w:rsidR="00584EB6">
          <w:rPr>
            <w:color w:val="949599"/>
          </w:rPr>
          <w:t>PROSJEKTNAVN</w:t>
        </w:r>
      </w:sdtContent>
    </w:sdt>
  </w:p>
  <w:p w14:paraId="485476BC" w14:textId="77777777" w:rsidR="00286B87" w:rsidRPr="00784D5C" w:rsidRDefault="00286B87" w:rsidP="007228BB">
    <w:pPr>
      <w:pStyle w:val="Topptekst"/>
      <w:jc w:val="right"/>
      <w:rPr>
        <w:color w:val="94959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93F7" w14:textId="59DC8C84" w:rsidR="00D10819" w:rsidRPr="00784D5C" w:rsidRDefault="007228BB" w:rsidP="007F53BB">
    <w:pPr>
      <w:pStyle w:val="Topptekst"/>
      <w:jc w:val="right"/>
      <w:rPr>
        <w:color w:val="949599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13E8C68A" wp14:editId="131D5190">
          <wp:simplePos x="0" y="0"/>
          <wp:positionH relativeFrom="margin">
            <wp:align>left</wp:align>
          </wp:positionH>
          <wp:positionV relativeFrom="page">
            <wp:posOffset>330988</wp:posOffset>
          </wp:positionV>
          <wp:extent cx="1270800" cy="540000"/>
          <wp:effectExtent l="0" t="0" r="5715" b="0"/>
          <wp:wrapNone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08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color w:val="949599"/>
        </w:rPr>
        <w:alias w:val="Undertittel"/>
        <w:tag w:val="Undertittel"/>
        <w:id w:val="130523186"/>
        <w:placeholder>
          <w:docPart w:val="DefaultPlaceholder_-1854013440"/>
        </w:placeholder>
        <w:dataBinding w:xpath="/root[1]/Undertittel1[1]" w:storeItemID="{64238781-F73B-46EC-AE43-C4CE7787545D}"/>
        <w:text w:multiLine="1"/>
      </w:sdtPr>
      <w:sdtEndPr/>
      <w:sdtContent>
        <w:r w:rsidR="00C55804">
          <w:rPr>
            <w:color w:val="949599"/>
          </w:rPr>
          <w:t>Orienteringsdokument</w:t>
        </w:r>
      </w:sdtContent>
    </w:sdt>
    <w:r w:rsidR="00866744" w:rsidRPr="00784D5C">
      <w:rPr>
        <w:color w:val="949599"/>
      </w:rPr>
      <w:t xml:space="preserve"> / </w:t>
    </w:r>
    <w:sdt>
      <w:sdtPr>
        <w:rPr>
          <w:color w:val="949599"/>
        </w:rPr>
        <w:alias w:val="Tittel"/>
        <w:tag w:val="Tittel"/>
        <w:id w:val="803729577"/>
        <w:placeholder>
          <w:docPart w:val="BE59DC1E85654218B8674344951355B7"/>
        </w:placeholder>
        <w:dataBinding w:xpath="/root[1]/Tittel1[1]" w:storeItemID="{64238781-F73B-46EC-AE43-C4CE7787545D}"/>
        <w:text w:multiLine="1"/>
      </w:sdtPr>
      <w:sdtEndPr/>
      <w:sdtContent>
        <w:r w:rsidR="00584EB6">
          <w:rPr>
            <w:color w:val="949599"/>
          </w:rPr>
          <w:t>PROSJEKTNAVN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5088" w14:textId="77777777" w:rsidR="00B11BC0" w:rsidRDefault="00B64E55" w:rsidP="001C5FAD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F9C10DB" wp14:editId="577E1EEB">
          <wp:simplePos x="0" y="0"/>
          <wp:positionH relativeFrom="margin">
            <wp:align>left</wp:align>
          </wp:positionH>
          <wp:positionV relativeFrom="paragraph">
            <wp:posOffset>103173</wp:posOffset>
          </wp:positionV>
          <wp:extent cx="1270800" cy="540000"/>
          <wp:effectExtent l="0" t="0" r="5715" b="0"/>
          <wp:wrapNone/>
          <wp:docPr id="174" name="Graphic 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08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B284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FA62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F61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98D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7ACF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4010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C69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E4B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1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1C3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C14E3"/>
    <w:multiLevelType w:val="multilevel"/>
    <w:tmpl w:val="7360AB0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08280412"/>
    <w:multiLevelType w:val="hybridMultilevel"/>
    <w:tmpl w:val="B6789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7102AE"/>
    <w:multiLevelType w:val="hybridMultilevel"/>
    <w:tmpl w:val="D6B0DB16"/>
    <w:lvl w:ilvl="0" w:tplc="030A1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51EB4"/>
    <w:multiLevelType w:val="hybridMultilevel"/>
    <w:tmpl w:val="275E8E04"/>
    <w:lvl w:ilvl="0" w:tplc="EF868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2410A"/>
    <w:multiLevelType w:val="hybridMultilevel"/>
    <w:tmpl w:val="A47A56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2ED7909"/>
    <w:multiLevelType w:val="hybridMultilevel"/>
    <w:tmpl w:val="78805B24"/>
    <w:lvl w:ilvl="0" w:tplc="C80E6DD2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E6040"/>
    <w:multiLevelType w:val="hybridMultilevel"/>
    <w:tmpl w:val="7B1C4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20E1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9CC5FAF"/>
    <w:multiLevelType w:val="hybridMultilevel"/>
    <w:tmpl w:val="0360D4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424F2"/>
    <w:multiLevelType w:val="hybridMultilevel"/>
    <w:tmpl w:val="5A82BAB8"/>
    <w:lvl w:ilvl="0" w:tplc="B2EEC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DA4E82"/>
    <w:multiLevelType w:val="hybridMultilevel"/>
    <w:tmpl w:val="25C42E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648BF"/>
    <w:multiLevelType w:val="hybridMultilevel"/>
    <w:tmpl w:val="0D9A2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11"/>
  </w:num>
  <w:num w:numId="14">
    <w:abstractNumId w:val="14"/>
  </w:num>
  <w:num w:numId="15">
    <w:abstractNumId w:val="16"/>
  </w:num>
  <w:num w:numId="16">
    <w:abstractNumId w:val="13"/>
  </w:num>
  <w:num w:numId="17">
    <w:abstractNumId w:val="12"/>
  </w:num>
  <w:num w:numId="18">
    <w:abstractNumId w:val="15"/>
  </w:num>
  <w:num w:numId="19">
    <w:abstractNumId w:val="10"/>
  </w:num>
  <w:num w:numId="20">
    <w:abstractNumId w:val="17"/>
  </w:num>
  <w:num w:numId="21">
    <w:abstractNumId w:val="18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615"/>
    <w:rsid w:val="0000454B"/>
    <w:rsid w:val="00012346"/>
    <w:rsid w:val="00023398"/>
    <w:rsid w:val="000267A3"/>
    <w:rsid w:val="00030AD3"/>
    <w:rsid w:val="00035651"/>
    <w:rsid w:val="00055F21"/>
    <w:rsid w:val="00056227"/>
    <w:rsid w:val="00057DD9"/>
    <w:rsid w:val="00085352"/>
    <w:rsid w:val="000916E6"/>
    <w:rsid w:val="00092615"/>
    <w:rsid w:val="00095865"/>
    <w:rsid w:val="00097D9F"/>
    <w:rsid w:val="000B7048"/>
    <w:rsid w:val="00102173"/>
    <w:rsid w:val="00103F47"/>
    <w:rsid w:val="00111E24"/>
    <w:rsid w:val="00114FCE"/>
    <w:rsid w:val="001319E0"/>
    <w:rsid w:val="001800F6"/>
    <w:rsid w:val="00182608"/>
    <w:rsid w:val="00196282"/>
    <w:rsid w:val="001B7753"/>
    <w:rsid w:val="001C489C"/>
    <w:rsid w:val="001C5FAD"/>
    <w:rsid w:val="001E4512"/>
    <w:rsid w:val="001F1F92"/>
    <w:rsid w:val="00236F04"/>
    <w:rsid w:val="00237CF0"/>
    <w:rsid w:val="0024700F"/>
    <w:rsid w:val="0025528E"/>
    <w:rsid w:val="00261DB1"/>
    <w:rsid w:val="002660C3"/>
    <w:rsid w:val="00286B87"/>
    <w:rsid w:val="002979DE"/>
    <w:rsid w:val="002C5536"/>
    <w:rsid w:val="002D076F"/>
    <w:rsid w:val="002E392C"/>
    <w:rsid w:val="002F5FBA"/>
    <w:rsid w:val="00300133"/>
    <w:rsid w:val="00335CAA"/>
    <w:rsid w:val="00347B10"/>
    <w:rsid w:val="003712BE"/>
    <w:rsid w:val="00373CEE"/>
    <w:rsid w:val="00395763"/>
    <w:rsid w:val="00396E73"/>
    <w:rsid w:val="003B17A2"/>
    <w:rsid w:val="003E632C"/>
    <w:rsid w:val="00413A12"/>
    <w:rsid w:val="00421B2B"/>
    <w:rsid w:val="00433C83"/>
    <w:rsid w:val="004358CB"/>
    <w:rsid w:val="004450CE"/>
    <w:rsid w:val="00445349"/>
    <w:rsid w:val="00451C32"/>
    <w:rsid w:val="0046187C"/>
    <w:rsid w:val="00465E81"/>
    <w:rsid w:val="004752B3"/>
    <w:rsid w:val="00490C8F"/>
    <w:rsid w:val="004C2181"/>
    <w:rsid w:val="004C27C6"/>
    <w:rsid w:val="004C6D30"/>
    <w:rsid w:val="004F4E6F"/>
    <w:rsid w:val="00507154"/>
    <w:rsid w:val="005121EB"/>
    <w:rsid w:val="00527AE8"/>
    <w:rsid w:val="0055342A"/>
    <w:rsid w:val="00560784"/>
    <w:rsid w:val="0058400D"/>
    <w:rsid w:val="00584EB6"/>
    <w:rsid w:val="00585FFD"/>
    <w:rsid w:val="00591055"/>
    <w:rsid w:val="005C69DA"/>
    <w:rsid w:val="005D60CA"/>
    <w:rsid w:val="005D6375"/>
    <w:rsid w:val="005D798F"/>
    <w:rsid w:val="005F1D0E"/>
    <w:rsid w:val="00607F9C"/>
    <w:rsid w:val="00612568"/>
    <w:rsid w:val="006245DB"/>
    <w:rsid w:val="00653280"/>
    <w:rsid w:val="00662E38"/>
    <w:rsid w:val="006748DF"/>
    <w:rsid w:val="00675CE5"/>
    <w:rsid w:val="00684C19"/>
    <w:rsid w:val="006975F8"/>
    <w:rsid w:val="006B4D63"/>
    <w:rsid w:val="006C0304"/>
    <w:rsid w:val="006C6932"/>
    <w:rsid w:val="006E1674"/>
    <w:rsid w:val="006E2DBA"/>
    <w:rsid w:val="006E4B21"/>
    <w:rsid w:val="006F0DFC"/>
    <w:rsid w:val="0071610E"/>
    <w:rsid w:val="00721377"/>
    <w:rsid w:val="007228BB"/>
    <w:rsid w:val="00725E1E"/>
    <w:rsid w:val="007426F6"/>
    <w:rsid w:val="00744D0E"/>
    <w:rsid w:val="00766055"/>
    <w:rsid w:val="00783117"/>
    <w:rsid w:val="00784D5C"/>
    <w:rsid w:val="00793465"/>
    <w:rsid w:val="007951A0"/>
    <w:rsid w:val="007B41ED"/>
    <w:rsid w:val="007C1EA8"/>
    <w:rsid w:val="007F53BB"/>
    <w:rsid w:val="008244B5"/>
    <w:rsid w:val="00837578"/>
    <w:rsid w:val="0085229C"/>
    <w:rsid w:val="00866744"/>
    <w:rsid w:val="0088135D"/>
    <w:rsid w:val="00894CF8"/>
    <w:rsid w:val="008B31E8"/>
    <w:rsid w:val="008E4B98"/>
    <w:rsid w:val="008F0CE5"/>
    <w:rsid w:val="008F499A"/>
    <w:rsid w:val="009067A0"/>
    <w:rsid w:val="00931330"/>
    <w:rsid w:val="00952673"/>
    <w:rsid w:val="009550E3"/>
    <w:rsid w:val="009620CF"/>
    <w:rsid w:val="00964D4D"/>
    <w:rsid w:val="00997D3A"/>
    <w:rsid w:val="009A6306"/>
    <w:rsid w:val="009E5828"/>
    <w:rsid w:val="009F03B5"/>
    <w:rsid w:val="009F6BFB"/>
    <w:rsid w:val="00A02C59"/>
    <w:rsid w:val="00A13D99"/>
    <w:rsid w:val="00A16B69"/>
    <w:rsid w:val="00A34D2B"/>
    <w:rsid w:val="00A35C7C"/>
    <w:rsid w:val="00A416F8"/>
    <w:rsid w:val="00A445D1"/>
    <w:rsid w:val="00A460FA"/>
    <w:rsid w:val="00A75691"/>
    <w:rsid w:val="00A91B87"/>
    <w:rsid w:val="00AA07E7"/>
    <w:rsid w:val="00AA5C33"/>
    <w:rsid w:val="00B11BC0"/>
    <w:rsid w:val="00B27CD8"/>
    <w:rsid w:val="00B453AB"/>
    <w:rsid w:val="00B578F7"/>
    <w:rsid w:val="00B610C3"/>
    <w:rsid w:val="00B64E55"/>
    <w:rsid w:val="00B86D9F"/>
    <w:rsid w:val="00B9748B"/>
    <w:rsid w:val="00BA0EBD"/>
    <w:rsid w:val="00BA2A95"/>
    <w:rsid w:val="00BA7D58"/>
    <w:rsid w:val="00BD512A"/>
    <w:rsid w:val="00C0402B"/>
    <w:rsid w:val="00C10D5F"/>
    <w:rsid w:val="00C11347"/>
    <w:rsid w:val="00C30CF2"/>
    <w:rsid w:val="00C55804"/>
    <w:rsid w:val="00C609C8"/>
    <w:rsid w:val="00C81002"/>
    <w:rsid w:val="00C82DF5"/>
    <w:rsid w:val="00CA3481"/>
    <w:rsid w:val="00CB1460"/>
    <w:rsid w:val="00CB5141"/>
    <w:rsid w:val="00CB5363"/>
    <w:rsid w:val="00D10819"/>
    <w:rsid w:val="00D14E5A"/>
    <w:rsid w:val="00D156D9"/>
    <w:rsid w:val="00D334DE"/>
    <w:rsid w:val="00D60A9F"/>
    <w:rsid w:val="00D62EE5"/>
    <w:rsid w:val="00D715C5"/>
    <w:rsid w:val="00D7573F"/>
    <w:rsid w:val="00D83BAB"/>
    <w:rsid w:val="00D9765C"/>
    <w:rsid w:val="00DC6436"/>
    <w:rsid w:val="00DD125D"/>
    <w:rsid w:val="00E018CE"/>
    <w:rsid w:val="00E33049"/>
    <w:rsid w:val="00E429E0"/>
    <w:rsid w:val="00E4636E"/>
    <w:rsid w:val="00E71847"/>
    <w:rsid w:val="00E71F36"/>
    <w:rsid w:val="00E84763"/>
    <w:rsid w:val="00E96D30"/>
    <w:rsid w:val="00EA6653"/>
    <w:rsid w:val="00EB7E0E"/>
    <w:rsid w:val="00EC0F00"/>
    <w:rsid w:val="00EC43F7"/>
    <w:rsid w:val="00ED49B3"/>
    <w:rsid w:val="00F0596B"/>
    <w:rsid w:val="00F532B2"/>
    <w:rsid w:val="00F62024"/>
    <w:rsid w:val="00F74F53"/>
    <w:rsid w:val="00F849BE"/>
    <w:rsid w:val="00FA0C8A"/>
    <w:rsid w:val="00FA1345"/>
    <w:rsid w:val="00FB2891"/>
    <w:rsid w:val="00FB497D"/>
    <w:rsid w:val="00FD2B15"/>
    <w:rsid w:val="00FD6E19"/>
    <w:rsid w:val="00FD7310"/>
    <w:rsid w:val="00FE796F"/>
    <w:rsid w:val="00FF0C9F"/>
    <w:rsid w:val="00FF4B64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9AEB"/>
  <w15:chartTrackingRefBased/>
  <w15:docId w15:val="{0A668E9E-97CE-4B25-A3E7-F1722165F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1A2021" w:themeColor="text1"/>
        <w:lang w:val="en-US" w:eastAsia="en-US" w:bidi="ar-SA"/>
      </w:rPr>
    </w:rPrDefault>
    <w:pPrDefault>
      <w:pPr>
        <w:spacing w:after="2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002"/>
    <w:rPr>
      <w:color w:val="auto"/>
      <w:lang w:val="nb-NO"/>
    </w:rPr>
  </w:style>
  <w:style w:type="paragraph" w:styleId="Overskrift1">
    <w:name w:val="heading 1"/>
    <w:next w:val="Normal"/>
    <w:link w:val="Overskrift1Tegn"/>
    <w:uiPriority w:val="1"/>
    <w:qFormat/>
    <w:rsid w:val="00766055"/>
    <w:pPr>
      <w:keepNext/>
      <w:keepLines/>
      <w:numPr>
        <w:numId w:val="19"/>
      </w:numPr>
      <w:spacing w:before="700" w:line="192" w:lineRule="auto"/>
      <w:outlineLvl w:val="0"/>
    </w:pPr>
    <w:rPr>
      <w:rFonts w:asciiTheme="majorHAnsi" w:eastAsiaTheme="majorEastAsia" w:hAnsiTheme="majorHAnsi" w:cstheme="majorBidi"/>
      <w:color w:val="00D9F7" w:themeColor="accent1"/>
      <w:sz w:val="40"/>
      <w:szCs w:val="36"/>
      <w:lang w:val="nb-NO"/>
    </w:rPr>
  </w:style>
  <w:style w:type="paragraph" w:styleId="Overskrift2">
    <w:name w:val="heading 2"/>
    <w:next w:val="Normal"/>
    <w:link w:val="Overskrift2Tegn"/>
    <w:uiPriority w:val="1"/>
    <w:unhideWhenUsed/>
    <w:qFormat/>
    <w:rsid w:val="00784D5C"/>
    <w:pPr>
      <w:keepNext/>
      <w:keepLines/>
      <w:numPr>
        <w:ilvl w:val="1"/>
        <w:numId w:val="19"/>
      </w:numPr>
      <w:spacing w:before="260" w:after="0" w:line="252" w:lineRule="auto"/>
      <w:outlineLvl w:val="1"/>
    </w:pPr>
    <w:rPr>
      <w:rFonts w:asciiTheme="majorHAnsi" w:eastAsiaTheme="majorEastAsia" w:hAnsiTheme="majorHAnsi" w:cstheme="majorBidi"/>
      <w:b/>
      <w:color w:val="242021" w:themeColor="text2"/>
      <w:szCs w:val="32"/>
      <w:lang w:val="nb-NO"/>
    </w:rPr>
  </w:style>
  <w:style w:type="paragraph" w:styleId="Overskrift3">
    <w:name w:val="heading 3"/>
    <w:basedOn w:val="Normal"/>
    <w:next w:val="Normal"/>
    <w:link w:val="Overskrift3Tegn"/>
    <w:uiPriority w:val="1"/>
    <w:unhideWhenUsed/>
    <w:qFormat/>
    <w:rsid w:val="00784D5C"/>
    <w:pPr>
      <w:keepNext/>
      <w:keepLines/>
      <w:numPr>
        <w:ilvl w:val="2"/>
        <w:numId w:val="19"/>
      </w:numPr>
      <w:spacing w:before="260" w:after="0" w:line="252" w:lineRule="auto"/>
      <w:outlineLvl w:val="2"/>
    </w:pPr>
    <w:rPr>
      <w:rFonts w:asciiTheme="majorHAnsi" w:eastAsiaTheme="majorEastAsia" w:hAnsiTheme="majorHAnsi" w:cstheme="majorBidi"/>
      <w:b/>
      <w:bCs/>
      <w:i/>
      <w:szCs w:val="24"/>
    </w:rPr>
  </w:style>
  <w:style w:type="paragraph" w:styleId="Overskrift4">
    <w:name w:val="heading 4"/>
    <w:basedOn w:val="Normal"/>
    <w:next w:val="Normal"/>
    <w:link w:val="Overskrift4Tegn"/>
    <w:uiPriority w:val="1"/>
    <w:unhideWhenUsed/>
    <w:qFormat/>
    <w:rsid w:val="00784D5C"/>
    <w:pPr>
      <w:keepNext/>
      <w:keepLines/>
      <w:numPr>
        <w:ilvl w:val="3"/>
        <w:numId w:val="19"/>
      </w:numPr>
      <w:spacing w:before="260" w:after="0" w:line="252" w:lineRule="auto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1"/>
    <w:unhideWhenUsed/>
    <w:qFormat/>
    <w:rsid w:val="00236F04"/>
    <w:pPr>
      <w:keepNext/>
      <w:keepLines/>
      <w:numPr>
        <w:ilvl w:val="4"/>
        <w:numId w:val="19"/>
      </w:numPr>
      <w:outlineLvl w:val="4"/>
    </w:pPr>
    <w:rPr>
      <w:rFonts w:asciiTheme="majorHAnsi" w:eastAsiaTheme="majorEastAsia" w:hAnsiTheme="majorHAnsi" w:cstheme="majorBidi"/>
      <w:i/>
      <w:iCs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D60A9F"/>
    <w:pPr>
      <w:keepNext/>
      <w:keepLines/>
      <w:numPr>
        <w:ilvl w:val="5"/>
        <w:numId w:val="19"/>
      </w:numPr>
      <w:spacing w:before="40" w:after="0"/>
      <w:outlineLvl w:val="5"/>
    </w:pPr>
    <w:rPr>
      <w:rFonts w:asciiTheme="majorHAnsi" w:eastAsiaTheme="majorEastAsia" w:hAnsiTheme="majorHAnsi" w:cstheme="majorBidi"/>
      <w:color w:val="006C7B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60A9F"/>
    <w:pPr>
      <w:keepNext/>
      <w:keepLines/>
      <w:numPr>
        <w:ilvl w:val="6"/>
        <w:numId w:val="1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6C7B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60A9F"/>
    <w:pPr>
      <w:keepNext/>
      <w:keepLines/>
      <w:numPr>
        <w:ilvl w:val="7"/>
        <w:numId w:val="19"/>
      </w:numPr>
      <w:spacing w:before="40" w:after="0"/>
      <w:outlineLvl w:val="7"/>
    </w:pPr>
    <w:rPr>
      <w:rFonts w:asciiTheme="majorHAnsi" w:eastAsiaTheme="majorEastAsia" w:hAnsiTheme="majorHAnsi" w:cstheme="majorBidi"/>
      <w:color w:val="38454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60A9F"/>
    <w:pPr>
      <w:keepNext/>
      <w:keepLines/>
      <w:numPr>
        <w:ilvl w:val="8"/>
        <w:numId w:val="1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38454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766055"/>
    <w:rPr>
      <w:rFonts w:asciiTheme="majorHAnsi" w:eastAsiaTheme="majorEastAsia" w:hAnsiTheme="majorHAnsi" w:cstheme="majorBidi"/>
      <w:color w:val="00D9F7" w:themeColor="accent1"/>
      <w:sz w:val="40"/>
      <w:szCs w:val="36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784D5C"/>
    <w:rPr>
      <w:rFonts w:asciiTheme="majorHAnsi" w:eastAsiaTheme="majorEastAsia" w:hAnsiTheme="majorHAnsi" w:cstheme="majorBidi"/>
      <w:b/>
      <w:color w:val="242021" w:themeColor="text2"/>
      <w:szCs w:val="32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1"/>
    <w:rsid w:val="00784D5C"/>
    <w:rPr>
      <w:rFonts w:asciiTheme="majorHAnsi" w:eastAsiaTheme="majorEastAsia" w:hAnsiTheme="majorHAnsi" w:cstheme="majorBidi"/>
      <w:b/>
      <w:bCs/>
      <w:i/>
      <w:color w:val="242021" w:themeColor="text2"/>
      <w:szCs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1"/>
    <w:rsid w:val="00784D5C"/>
    <w:rPr>
      <w:rFonts w:asciiTheme="majorHAnsi" w:eastAsiaTheme="majorEastAsia" w:hAnsiTheme="majorHAnsi" w:cstheme="majorBidi"/>
      <w:bCs/>
      <w:i/>
      <w:iCs/>
      <w:color w:val="242021" w:themeColor="text2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1"/>
    <w:rsid w:val="00BA2A95"/>
    <w:rPr>
      <w:rFonts w:asciiTheme="majorHAnsi" w:eastAsiaTheme="majorEastAsia" w:hAnsiTheme="majorHAnsi" w:cstheme="majorBidi"/>
      <w:i/>
      <w:iCs/>
      <w:color w:val="1A2021" w:themeColor="text1"/>
      <w:sz w:val="20"/>
      <w:szCs w:val="20"/>
      <w:lang w:val="nb-NO"/>
    </w:rPr>
  </w:style>
  <w:style w:type="paragraph" w:styleId="Listeavsnitt">
    <w:name w:val="List Paragraph"/>
    <w:uiPriority w:val="1"/>
    <w:qFormat/>
    <w:rsid w:val="00784D5C"/>
    <w:pPr>
      <w:numPr>
        <w:numId w:val="18"/>
      </w:numPr>
      <w:spacing w:after="0" w:line="271" w:lineRule="auto"/>
      <w:ind w:left="170" w:hanging="170"/>
      <w:contextualSpacing/>
    </w:pPr>
    <w:rPr>
      <w:color w:val="242021" w:themeColor="text2"/>
      <w:lang w:val="nb-NO"/>
    </w:rPr>
  </w:style>
  <w:style w:type="paragraph" w:styleId="Topptekst">
    <w:name w:val="header"/>
    <w:link w:val="TopptekstTegn"/>
    <w:uiPriority w:val="99"/>
    <w:unhideWhenUsed/>
    <w:rsid w:val="001C5FAD"/>
    <w:pPr>
      <w:tabs>
        <w:tab w:val="center" w:pos="4680"/>
        <w:tab w:val="right" w:pos="9360"/>
      </w:tabs>
    </w:pPr>
    <w:rPr>
      <w:sz w:val="16"/>
      <w:szCs w:val="18"/>
      <w:lang w:val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1C5FAD"/>
    <w:rPr>
      <w:sz w:val="16"/>
      <w:szCs w:val="18"/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4F4E6F"/>
    <w:pPr>
      <w:tabs>
        <w:tab w:val="center" w:pos="4680"/>
        <w:tab w:val="right" w:pos="9360"/>
      </w:tabs>
      <w:jc w:val="center"/>
    </w:pPr>
    <w:rPr>
      <w:sz w:val="16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4F4E6F"/>
    <w:rPr>
      <w:sz w:val="16"/>
      <w:szCs w:val="18"/>
      <w:lang w:val="nb-NO"/>
    </w:rPr>
  </w:style>
  <w:style w:type="paragraph" w:styleId="Undertittel">
    <w:name w:val="Subtitle"/>
    <w:basedOn w:val="Normal"/>
    <w:next w:val="Normal"/>
    <w:link w:val="UndertittelTegn"/>
    <w:uiPriority w:val="2"/>
    <w:qFormat/>
    <w:rsid w:val="00612568"/>
    <w:pPr>
      <w:numPr>
        <w:ilvl w:val="1"/>
      </w:numPr>
      <w:spacing w:after="30"/>
      <w:ind w:left="680"/>
    </w:pPr>
    <w:rPr>
      <w:rFonts w:eastAsiaTheme="minorEastAsia"/>
      <w:b/>
      <w:bCs/>
      <w:color w:val="001243" w:themeColor="accent2"/>
      <w:spacing w:val="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2"/>
    <w:rsid w:val="00612568"/>
    <w:rPr>
      <w:rFonts w:eastAsiaTheme="minorEastAsia"/>
      <w:b/>
      <w:bCs/>
      <w:color w:val="001243" w:themeColor="accent2"/>
      <w:spacing w:val="5"/>
      <w:sz w:val="28"/>
      <w:szCs w:val="28"/>
    </w:rPr>
  </w:style>
  <w:style w:type="paragraph" w:styleId="Tittel">
    <w:name w:val="Title"/>
    <w:basedOn w:val="Normal"/>
    <w:next w:val="Normal"/>
    <w:link w:val="TittelTegn"/>
    <w:uiPriority w:val="2"/>
    <w:qFormat/>
    <w:rsid w:val="00766055"/>
    <w:pPr>
      <w:spacing w:line="252" w:lineRule="auto"/>
      <w:ind w:left="680"/>
      <w:contextualSpacing/>
    </w:pPr>
    <w:rPr>
      <w:rFonts w:asciiTheme="majorHAnsi" w:eastAsiaTheme="majorEastAsia" w:hAnsiTheme="majorHAnsi" w:cstheme="majorBidi"/>
      <w:b/>
      <w:bCs/>
      <w:noProof/>
      <w:color w:val="001243" w:themeColor="accent2"/>
      <w:spacing w:val="25"/>
      <w:kern w:val="28"/>
      <w:sz w:val="72"/>
      <w:szCs w:val="72"/>
    </w:rPr>
  </w:style>
  <w:style w:type="character" w:customStyle="1" w:styleId="TittelTegn">
    <w:name w:val="Tittel Tegn"/>
    <w:basedOn w:val="Standardskriftforavsnitt"/>
    <w:link w:val="Tittel"/>
    <w:uiPriority w:val="2"/>
    <w:rsid w:val="00766055"/>
    <w:rPr>
      <w:rFonts w:asciiTheme="majorHAnsi" w:eastAsiaTheme="majorEastAsia" w:hAnsiTheme="majorHAnsi" w:cstheme="majorBidi"/>
      <w:b/>
      <w:bCs/>
      <w:noProof/>
      <w:color w:val="001243" w:themeColor="accent2"/>
      <w:spacing w:val="25"/>
      <w:kern w:val="28"/>
      <w:sz w:val="72"/>
      <w:szCs w:val="72"/>
      <w:lang w:val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7CF0"/>
    <w:pPr>
      <w:outlineLvl w:val="9"/>
    </w:pPr>
  </w:style>
  <w:style w:type="paragraph" w:styleId="INNH1">
    <w:name w:val="toc 1"/>
    <w:basedOn w:val="Normal"/>
    <w:next w:val="Normal"/>
    <w:autoRedefine/>
    <w:uiPriority w:val="39"/>
    <w:unhideWhenUsed/>
    <w:rsid w:val="00DD125D"/>
    <w:pPr>
      <w:tabs>
        <w:tab w:val="right" w:leader="dot" w:pos="7371"/>
      </w:tabs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DD125D"/>
    <w:pPr>
      <w:tabs>
        <w:tab w:val="right" w:leader="dot" w:pos="7371"/>
      </w:tabs>
      <w:spacing w:after="100"/>
      <w:ind w:left="221"/>
    </w:pPr>
  </w:style>
  <w:style w:type="paragraph" w:styleId="INNH3">
    <w:name w:val="toc 3"/>
    <w:basedOn w:val="Normal"/>
    <w:next w:val="Normal"/>
    <w:autoRedefine/>
    <w:uiPriority w:val="39"/>
    <w:unhideWhenUsed/>
    <w:rsid w:val="00DD125D"/>
    <w:pPr>
      <w:tabs>
        <w:tab w:val="right" w:leader="dot" w:pos="7371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237CF0"/>
    <w:rPr>
      <w:color w:val="000000" w:themeColor="hyperlink"/>
      <w:u w:val="single"/>
    </w:rPr>
  </w:style>
  <w:style w:type="paragraph" w:customStyle="1" w:styleId="Temporary">
    <w:name w:val="Temporary"/>
    <w:basedOn w:val="Normal"/>
    <w:uiPriority w:val="4"/>
    <w:qFormat/>
    <w:rsid w:val="00236F04"/>
    <w:rPr>
      <w:color w:val="FF0000"/>
      <w:sz w:val="56"/>
      <w:szCs w:val="56"/>
    </w:rPr>
  </w:style>
  <w:style w:type="paragraph" w:customStyle="1" w:styleId="Covertitle">
    <w:name w:val="Cover title"/>
    <w:basedOn w:val="Normal"/>
    <w:uiPriority w:val="3"/>
    <w:unhideWhenUsed/>
    <w:qFormat/>
    <w:rsid w:val="00236F04"/>
    <w:rPr>
      <w:sz w:val="80"/>
      <w:szCs w:val="80"/>
    </w:rPr>
  </w:style>
  <w:style w:type="paragraph" w:customStyle="1" w:styleId="Coversubtitle">
    <w:name w:val="Cover subtitle"/>
    <w:basedOn w:val="Normal"/>
    <w:uiPriority w:val="3"/>
    <w:unhideWhenUsed/>
    <w:qFormat/>
    <w:rsid w:val="00236F04"/>
    <w:rPr>
      <w:sz w:val="56"/>
      <w:szCs w:val="56"/>
    </w:rPr>
  </w:style>
  <w:style w:type="paragraph" w:styleId="Punktliste">
    <w:name w:val="List Bullet"/>
    <w:basedOn w:val="Listeavsnitt"/>
    <w:uiPriority w:val="99"/>
    <w:unhideWhenUsed/>
    <w:rsid w:val="00784D5C"/>
  </w:style>
  <w:style w:type="paragraph" w:styleId="Nummerertliste">
    <w:name w:val="List Number"/>
    <w:basedOn w:val="Listeavsnitt"/>
    <w:uiPriority w:val="3"/>
    <w:rsid w:val="00335CAA"/>
  </w:style>
  <w:style w:type="paragraph" w:customStyle="1" w:styleId="temp1">
    <w:name w:val="temp1"/>
    <w:semiHidden/>
    <w:qFormat/>
    <w:rsid w:val="006975F8"/>
    <w:pPr>
      <w:spacing w:line="312" w:lineRule="auto"/>
      <w:ind w:left="709"/>
    </w:pPr>
    <w:rPr>
      <w:noProof/>
      <w:lang w:val="nb-NO"/>
    </w:rPr>
  </w:style>
  <w:style w:type="table" w:styleId="Tabellrutenett">
    <w:name w:val="Table Grid"/>
    <w:basedOn w:val="Vanligtabell"/>
    <w:uiPriority w:val="39"/>
    <w:rsid w:val="008375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5D60CA"/>
    <w:pPr>
      <w:spacing w:after="700"/>
      <w:ind w:right="284"/>
    </w:pPr>
    <w:rPr>
      <w:i/>
      <w:iCs/>
      <w:sz w:val="18"/>
      <w:szCs w:val="18"/>
    </w:rPr>
  </w:style>
  <w:style w:type="paragraph" w:customStyle="1" w:styleId="Ingress">
    <w:name w:val="Ingress"/>
    <w:basedOn w:val="Normal"/>
    <w:link w:val="IngressChar"/>
    <w:uiPriority w:val="1"/>
    <w:qFormat/>
    <w:rsid w:val="00784D5C"/>
    <w:rPr>
      <w:b/>
      <w:bCs/>
    </w:rPr>
  </w:style>
  <w:style w:type="character" w:customStyle="1" w:styleId="IngressChar">
    <w:name w:val="Ingress Char"/>
    <w:basedOn w:val="Standardskriftforavsnitt"/>
    <w:link w:val="Ingress"/>
    <w:uiPriority w:val="1"/>
    <w:rsid w:val="00784D5C"/>
    <w:rPr>
      <w:b/>
      <w:bCs/>
      <w:color w:val="242021" w:themeColor="text2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60A9F"/>
    <w:rPr>
      <w:rFonts w:asciiTheme="majorHAnsi" w:eastAsiaTheme="majorEastAsia" w:hAnsiTheme="majorHAnsi" w:cstheme="majorBidi"/>
      <w:color w:val="006C7B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60A9F"/>
    <w:rPr>
      <w:rFonts w:asciiTheme="majorHAnsi" w:eastAsiaTheme="majorEastAsia" w:hAnsiTheme="majorHAnsi" w:cstheme="majorBidi"/>
      <w:i/>
      <w:iCs/>
      <w:color w:val="006C7B" w:themeColor="accent1" w:themeShade="7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60A9F"/>
    <w:rPr>
      <w:rFonts w:asciiTheme="majorHAnsi" w:eastAsiaTheme="majorEastAsia" w:hAnsiTheme="majorHAnsi" w:cstheme="majorBidi"/>
      <w:color w:val="38454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60A9F"/>
    <w:rPr>
      <w:rFonts w:asciiTheme="majorHAnsi" w:eastAsiaTheme="majorEastAsia" w:hAnsiTheme="majorHAnsi" w:cstheme="majorBidi"/>
      <w:i/>
      <w:iCs/>
      <w:color w:val="384547" w:themeColor="text1" w:themeTint="D8"/>
      <w:sz w:val="21"/>
      <w:szCs w:val="21"/>
      <w:lang w:val="nb-NO"/>
    </w:rPr>
  </w:style>
  <w:style w:type="paragraph" w:styleId="INNH4">
    <w:name w:val="toc 4"/>
    <w:basedOn w:val="Normal"/>
    <w:next w:val="Normal"/>
    <w:autoRedefine/>
    <w:uiPriority w:val="39"/>
    <w:unhideWhenUsed/>
    <w:rsid w:val="00DD125D"/>
    <w:pPr>
      <w:tabs>
        <w:tab w:val="right" w:leader="dot" w:pos="7371"/>
      </w:tabs>
      <w:spacing w:after="100"/>
      <w:ind w:left="600"/>
    </w:pPr>
  </w:style>
  <w:style w:type="character" w:styleId="Plassholdertekst">
    <w:name w:val="Placeholder Text"/>
    <w:basedOn w:val="Standardskriftforavsnitt"/>
    <w:uiPriority w:val="99"/>
    <w:semiHidden/>
    <w:rsid w:val="00A16B69"/>
    <w:rPr>
      <w:color w:val="808080"/>
    </w:rPr>
  </w:style>
  <w:style w:type="table" w:customStyle="1" w:styleId="Style2">
    <w:name w:val="Style2"/>
    <w:basedOn w:val="Vanligtabell"/>
    <w:uiPriority w:val="99"/>
    <w:rsid w:val="00E018CE"/>
    <w:pPr>
      <w:spacing w:after="0" w:line="240" w:lineRule="auto"/>
    </w:pPr>
    <w:rPr>
      <w:color w:val="auto"/>
      <w:sz w:val="18"/>
    </w:rPr>
    <w:tblPr>
      <w:tblBorders>
        <w:top w:val="single" w:sz="4" w:space="0" w:color="001243" w:themeColor="accent2"/>
        <w:left w:val="single" w:sz="4" w:space="0" w:color="001243" w:themeColor="accent2"/>
        <w:bottom w:val="single" w:sz="4" w:space="0" w:color="001243" w:themeColor="accent2"/>
        <w:right w:val="single" w:sz="4" w:space="0" w:color="001243" w:themeColor="accent2"/>
        <w:insideH w:val="single" w:sz="4" w:space="0" w:color="001243" w:themeColor="accent2"/>
        <w:insideV w:val="single" w:sz="4" w:space="0" w:color="001243" w:themeColor="accent2"/>
      </w:tblBorders>
    </w:tblPr>
    <w:tcPr>
      <w:tcMar>
        <w:top w:w="85" w:type="dxa"/>
        <w:left w:w="125" w:type="dxa"/>
        <w:bottom w:w="85" w:type="dxa"/>
        <w:right w:w="125" w:type="dxa"/>
      </w:tcMar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cPr>
        <w:tcBorders>
          <w:top w:val="single" w:sz="4" w:space="0" w:color="001243" w:themeColor="accent2"/>
          <w:left w:val="single" w:sz="4" w:space="0" w:color="001243" w:themeColor="accent2"/>
          <w:bottom w:val="nil"/>
          <w:right w:val="single" w:sz="4" w:space="0" w:color="001243" w:themeColor="accent2"/>
          <w:insideH w:val="single" w:sz="4" w:space="0" w:color="001243" w:themeColor="accent2"/>
          <w:insideV w:val="nil"/>
        </w:tcBorders>
        <w:shd w:val="clear" w:color="auto" w:fill="001243" w:themeFill="accent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tromkom.sharepoint.com/sites/utbyggingstjenesten/Delte%20dokumenter/Maler/Maler%20programmert%20fra%20Skiptnes/Wordmal_Prosjektplan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5187FA6D784771BAC5716BF5DBB95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0BC1C37-FCE9-445F-BC75-2C48F1D4BB8F}"/>
      </w:docPartPr>
      <w:docPartBody>
        <w:p w:rsidR="008A7AC7" w:rsidRDefault="00493FB8">
          <w:pPr>
            <w:pStyle w:val="905187FA6D784771BAC5716BF5DBB95C"/>
          </w:pPr>
          <w:r w:rsidRPr="006B6844">
            <w:rPr>
              <w:rStyle w:val="Plassholdertekst"/>
            </w:rPr>
            <w:t>[Undertittel]</w:t>
          </w:r>
        </w:p>
      </w:docPartBody>
    </w:docPart>
    <w:docPart>
      <w:docPartPr>
        <w:name w:val="82FBAD37A3814835854BDC7874EB0CB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A5459D5-7329-4821-AEB0-24E3B8F8D32B}"/>
      </w:docPartPr>
      <w:docPartBody>
        <w:p w:rsidR="008A7AC7" w:rsidRDefault="00C46A98" w:rsidP="00C46A98">
          <w:pPr>
            <w:pStyle w:val="82FBAD37A3814835854BDC7874EB0CB2"/>
          </w:pPr>
          <w:r>
            <w:rPr>
              <w:rStyle w:val="Plassholdertekst"/>
            </w:rPr>
            <w:t>Prosjektnavn</w:t>
          </w:r>
        </w:p>
      </w:docPartBody>
    </w:docPart>
    <w:docPart>
      <w:docPartPr>
        <w:name w:val="BE59DC1E85654218B8674344951355B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0234DA-D252-4506-9D00-D6264849C498}"/>
      </w:docPartPr>
      <w:docPartBody>
        <w:p w:rsidR="008A7AC7" w:rsidRDefault="00C46A98" w:rsidP="00C46A98">
          <w:pPr>
            <w:pStyle w:val="BE59DC1E85654218B8674344951355B7"/>
          </w:pPr>
          <w:r w:rsidRPr="00182608">
            <w:rPr>
              <w:rStyle w:val="Plassholdertekst"/>
              <w:color w:val="44546A" w:themeColor="text2"/>
            </w:rPr>
            <w:t>[Sett inn]</w:t>
          </w:r>
        </w:p>
      </w:docPartBody>
    </w:docPart>
    <w:docPart>
      <w:docPartPr>
        <w:name w:val="FF848FD1080B42609074F9FA5501E67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5EC2B5-831B-4EA3-8FEA-11BA6985EDD4}"/>
      </w:docPartPr>
      <w:docPartBody>
        <w:p w:rsidR="008A7AC7" w:rsidRDefault="00C46A98" w:rsidP="00C46A98">
          <w:pPr>
            <w:pStyle w:val="FF848FD1080B42609074F9FA5501E670"/>
          </w:pPr>
          <w:r w:rsidRPr="00A16B69">
            <w:rPr>
              <w:rStyle w:val="Plassholdertekst"/>
            </w:rPr>
            <w:t>[Undertittel]</w:t>
          </w:r>
        </w:p>
      </w:docPartBody>
    </w:docPart>
    <w:docPart>
      <w:docPartPr>
        <w:name w:val="B5C56E17943F416880C9DB23603AEE2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AAD4489-8F98-47E6-8ACB-403B567F48FC}"/>
      </w:docPartPr>
      <w:docPartBody>
        <w:p w:rsidR="008A7AC7" w:rsidRDefault="00493FB8">
          <w:pPr>
            <w:pStyle w:val="B5C56E17943F416880C9DB23603AEE2A"/>
          </w:pPr>
          <w:r w:rsidRPr="00CA3A7B">
            <w:rPr>
              <w:rStyle w:val="Plassholderteks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75A1B56-9D79-48FA-84AE-6F14D742516E}"/>
      </w:docPartPr>
      <w:docPartBody>
        <w:p w:rsidR="008A7AC7" w:rsidRDefault="00493FB8">
          <w:r w:rsidRPr="00BB0302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4083BE510F0344C0BC393BDB4D17AF5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557F09C-C3AD-4D8A-BDBA-38CEDE273CE8}"/>
      </w:docPartPr>
      <w:docPartBody>
        <w:p w:rsidR="009D6339" w:rsidRDefault="00684822" w:rsidP="00684822">
          <w:pPr>
            <w:pStyle w:val="4083BE510F0344C0BC393BDB4D17AF55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2AC1DAA112CA4E17AD14F1F74691CA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91974C8-CCC0-42C5-948D-DF3E30BA4D38}"/>
      </w:docPartPr>
      <w:docPartBody>
        <w:p w:rsidR="009D6339" w:rsidRDefault="00684822" w:rsidP="00684822">
          <w:pPr>
            <w:pStyle w:val="2AC1DAA112CA4E17AD14F1F74691CA88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83907E1CC237445E9908E031211CDB7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9980D5-2D3E-4114-8F82-06FA88BC6B63}"/>
      </w:docPartPr>
      <w:docPartBody>
        <w:p w:rsidR="009D6339" w:rsidRDefault="00684822" w:rsidP="00684822">
          <w:pPr>
            <w:pStyle w:val="83907E1CC237445E9908E031211CDB73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20F08D54481542079885BBABA7F63A1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07CF857-D01F-4CA1-B31B-F6243508F151}"/>
      </w:docPartPr>
      <w:docPartBody>
        <w:p w:rsidR="009D6339" w:rsidRDefault="00684822" w:rsidP="00684822">
          <w:pPr>
            <w:pStyle w:val="20F08D54481542079885BBABA7F63A1F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9FFB0AD235A84A2E86B4EE9B4558AEC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A940040-339E-49C6-97E2-848EF2280E57}"/>
      </w:docPartPr>
      <w:docPartBody>
        <w:p w:rsidR="009D6339" w:rsidRDefault="00684822" w:rsidP="00684822">
          <w:pPr>
            <w:pStyle w:val="9FFB0AD235A84A2E86B4EE9B4558AEC6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F28C7A33C0A74DA392D41B07CA9939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E83B16-C109-4A98-966D-C517D7AD1264}"/>
      </w:docPartPr>
      <w:docPartBody>
        <w:p w:rsidR="009D6339" w:rsidRDefault="00684822" w:rsidP="00684822">
          <w:pPr>
            <w:pStyle w:val="F28C7A33C0A74DA392D41B07CA9939ED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9978DC71E8164AE99CB36598765893B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605DCC-284C-48FD-A31B-167B56C020B7}"/>
      </w:docPartPr>
      <w:docPartBody>
        <w:p w:rsidR="009D6339" w:rsidRDefault="00684822" w:rsidP="00684822">
          <w:pPr>
            <w:pStyle w:val="9978DC71E8164AE99CB36598765893B9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D3501E9C4E794256B9CA155A31707AC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C778D5B-1649-48FD-B4C3-C25211FE80EC}"/>
      </w:docPartPr>
      <w:docPartBody>
        <w:p w:rsidR="009D6339" w:rsidRDefault="00684822" w:rsidP="00684822">
          <w:pPr>
            <w:pStyle w:val="D3501E9C4E794256B9CA155A31707ACD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EB8EDB67AD1F48D68B14F742CD8ABFB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22A433F-8948-40DE-8E08-BD1A7E91FD20}"/>
      </w:docPartPr>
      <w:docPartBody>
        <w:p w:rsidR="009D6339" w:rsidRDefault="00684822" w:rsidP="00684822">
          <w:pPr>
            <w:pStyle w:val="EB8EDB67AD1F48D68B14F742CD8ABFB4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BFF75A80F2654B62857C1565252C39D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6573D5-53BB-42B0-9FED-949616D380EA}"/>
      </w:docPartPr>
      <w:docPartBody>
        <w:p w:rsidR="009D6339" w:rsidRDefault="00684822" w:rsidP="00684822">
          <w:pPr>
            <w:pStyle w:val="BFF75A80F2654B62857C1565252C39D0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8FC2EC8252D24EFEA64E7C05E6013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702D0B-4221-4B54-A259-68D5508EBF27}"/>
      </w:docPartPr>
      <w:docPartBody>
        <w:p w:rsidR="009D6339" w:rsidRDefault="00684822" w:rsidP="00684822">
          <w:pPr>
            <w:pStyle w:val="8FC2EC8252D24EFEA64E7C05E60139A4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9312F18CD1CD4A63B053D8BDE7CF817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BDC5DDF-81FF-475F-AE8A-C77EC6956DA6}"/>
      </w:docPartPr>
      <w:docPartBody>
        <w:p w:rsidR="009D6339" w:rsidRDefault="00684822" w:rsidP="00684822">
          <w:pPr>
            <w:pStyle w:val="9312F18CD1CD4A63B053D8BDE7CF817D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EA3A8FC8FEE74797B30434035D460B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D87D321-AF94-465A-8441-7D78CCCB466D}"/>
      </w:docPartPr>
      <w:docPartBody>
        <w:p w:rsidR="009D6339" w:rsidRDefault="00684822" w:rsidP="00684822">
          <w:pPr>
            <w:pStyle w:val="EA3A8FC8FEE74797B30434035D460BD8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BF7BED4828AC4332B24CE513E1FBE2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AA903B3-ED40-47EA-AFE3-293402FE6F8A}"/>
      </w:docPartPr>
      <w:docPartBody>
        <w:p w:rsidR="009D6339" w:rsidRDefault="00684822" w:rsidP="00684822">
          <w:pPr>
            <w:pStyle w:val="BF7BED4828AC4332B24CE513E1FBE2FD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ECA86627FBC247B4A15B24B33012FA8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A5C904-CC65-4C10-963A-0B201120A51B}"/>
      </w:docPartPr>
      <w:docPartBody>
        <w:p w:rsidR="009D6339" w:rsidRDefault="00684822" w:rsidP="00684822">
          <w:pPr>
            <w:pStyle w:val="ECA86627FBC247B4A15B24B33012FA85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76BB1425DD0C45888B23E93EDAE4424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8EE7F2D-EB5D-4F98-88F1-B0794DE12999}"/>
      </w:docPartPr>
      <w:docPartBody>
        <w:p w:rsidR="009D6339" w:rsidRDefault="00684822" w:rsidP="00684822">
          <w:pPr>
            <w:pStyle w:val="76BB1425DD0C45888B23E93EDAE44248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9A61643C5B1F4D958273280D28BC44A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6D0B32E-5A24-4144-9DA0-10B9A992D422}"/>
      </w:docPartPr>
      <w:docPartBody>
        <w:p w:rsidR="009D6339" w:rsidRDefault="00684822" w:rsidP="00684822">
          <w:pPr>
            <w:pStyle w:val="9A61643C5B1F4D958273280D28BC44AC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5F893FB5D2064EB99330CB7A6C78C78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C77B30A-C4CD-4342-A18D-7F6C782F3F4D}"/>
      </w:docPartPr>
      <w:docPartBody>
        <w:p w:rsidR="009D6339" w:rsidRDefault="00684822" w:rsidP="00684822">
          <w:pPr>
            <w:pStyle w:val="5F893FB5D2064EB99330CB7A6C78C78F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ED0B81E25E7A438180050B1ABAC592A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FD7E02-04C1-4491-9AE2-BF080F2A9B90}"/>
      </w:docPartPr>
      <w:docPartBody>
        <w:p w:rsidR="009D6339" w:rsidRDefault="00684822" w:rsidP="00684822">
          <w:pPr>
            <w:pStyle w:val="ED0B81E25E7A438180050B1ABAC592AF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43951D56ADD34B51A64155CB403A81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EE7D23C-73C6-4454-AB96-E074D4D0BC53}"/>
      </w:docPartPr>
      <w:docPartBody>
        <w:p w:rsidR="009D6339" w:rsidRDefault="00684822" w:rsidP="00684822">
          <w:pPr>
            <w:pStyle w:val="43951D56ADD34B51A64155CB403A8154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BC48D45451884ED6BCAA470EC7F3F06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6640A6B-65D4-4A09-9A1D-FFCE6B0E953D}"/>
      </w:docPartPr>
      <w:docPartBody>
        <w:p w:rsidR="009D6339" w:rsidRDefault="00684822" w:rsidP="00684822">
          <w:pPr>
            <w:pStyle w:val="BC48D45451884ED6BCAA470EC7F3F069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C20E3CE9E0D7432AB3E6B8C532BFD82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0212296-3A47-40DF-B117-7A1198F6C615}"/>
      </w:docPartPr>
      <w:docPartBody>
        <w:p w:rsidR="009D6339" w:rsidRDefault="00684822" w:rsidP="00684822">
          <w:pPr>
            <w:pStyle w:val="C20E3CE9E0D7432AB3E6B8C532BFD829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DAB3D90B1EFD4E638EA7F46C3F05D34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A3451A-C4E4-4A4B-B64B-534B53C7E500}"/>
      </w:docPartPr>
      <w:docPartBody>
        <w:p w:rsidR="009D6339" w:rsidRDefault="00684822" w:rsidP="00684822">
          <w:pPr>
            <w:pStyle w:val="DAB3D90B1EFD4E638EA7F46C3F05D34F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B95A01724F9E47BCAA1196277E9DBAE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3DFCA-21BB-4AF7-A395-01A4BA719DD6}"/>
      </w:docPartPr>
      <w:docPartBody>
        <w:p w:rsidR="009D6339" w:rsidRDefault="00684822" w:rsidP="00684822">
          <w:pPr>
            <w:pStyle w:val="B95A01724F9E47BCAA1196277E9DBAE4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6EF19FAB991740DBB8256763CA7CED8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BC0B256-2FAC-4E39-97ED-F9392314D51C}"/>
      </w:docPartPr>
      <w:docPartBody>
        <w:p w:rsidR="009D6339" w:rsidRDefault="00684822" w:rsidP="00684822">
          <w:pPr>
            <w:pStyle w:val="6EF19FAB991740DBB8256763CA7CED8B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11DCA540B4634606A13DE855D66EFB3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1B1480C-0726-4663-87E6-9ED84A2EA593}"/>
      </w:docPartPr>
      <w:docPartBody>
        <w:p w:rsidR="009D6339" w:rsidRDefault="00684822" w:rsidP="00684822">
          <w:pPr>
            <w:pStyle w:val="11DCA540B4634606A13DE855D66EFB3F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3E52DC35C0A04FCA801D0C902EAE9F4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F43FFC-9AC6-466E-A602-9B04DB3106B6}"/>
      </w:docPartPr>
      <w:docPartBody>
        <w:p w:rsidR="009D6339" w:rsidRDefault="00684822" w:rsidP="00684822">
          <w:pPr>
            <w:pStyle w:val="3E52DC35C0A04FCA801D0C902EAE9F4F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D95EB8ADAFE949B4B98F062B4AC8E61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1C8E00E-F5E4-41E9-8E1F-C39989F4B2D7}"/>
      </w:docPartPr>
      <w:docPartBody>
        <w:p w:rsidR="009D6339" w:rsidRDefault="00684822" w:rsidP="00684822">
          <w:pPr>
            <w:pStyle w:val="D95EB8ADAFE949B4B98F062B4AC8E613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64A517DF018D4AAD98C20C06A2EB8B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DC08127-263F-4ED3-974A-3C84DE2D7310}"/>
      </w:docPartPr>
      <w:docPartBody>
        <w:p w:rsidR="009D6339" w:rsidRDefault="00684822" w:rsidP="00684822">
          <w:pPr>
            <w:pStyle w:val="64A517DF018D4AAD98C20C06A2EB8B60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841F5A1386B14BADAB3A4DA29C3DAAA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A5B45D6-32B7-4381-A690-2D42E9F41685}"/>
      </w:docPartPr>
      <w:docPartBody>
        <w:p w:rsidR="009D6339" w:rsidRDefault="00684822" w:rsidP="00684822">
          <w:pPr>
            <w:pStyle w:val="841F5A1386B14BADAB3A4DA29C3DAAA5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D9CAFD07D35C4B419CF5A8162814970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917F9EA-D6EE-438A-9E4B-8ECA7E41605B}"/>
      </w:docPartPr>
      <w:docPartBody>
        <w:p w:rsidR="009D6339" w:rsidRDefault="00684822" w:rsidP="00684822">
          <w:pPr>
            <w:pStyle w:val="D9CAFD07D35C4B419CF5A81628149705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A3C41048D47B4B369572533C59BD950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85712D0-B029-4A70-A9D2-1C0F35B24672}"/>
      </w:docPartPr>
      <w:docPartBody>
        <w:p w:rsidR="009D6339" w:rsidRDefault="00684822" w:rsidP="00684822">
          <w:pPr>
            <w:pStyle w:val="A3C41048D47B4B369572533C59BD950F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7906CA7DEDE34B218E9B0C5B44049FB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BB90EB6-91CC-4915-9D19-C167D8A32B55}"/>
      </w:docPartPr>
      <w:docPartBody>
        <w:p w:rsidR="009D6339" w:rsidRDefault="00684822" w:rsidP="00684822">
          <w:pPr>
            <w:pStyle w:val="7906CA7DEDE34B218E9B0C5B44049FB8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ADBBFF7528E64A46BC7EFDA9324C35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567C1D7-54B2-4560-A29E-EE1591E326C3}"/>
      </w:docPartPr>
      <w:docPartBody>
        <w:p w:rsidR="009D6339" w:rsidRDefault="00684822" w:rsidP="00684822">
          <w:pPr>
            <w:pStyle w:val="ADBBFF7528E64A46BC7EFDA9324C35CF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DF09880AFC7B485795E996BDF1ED927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0AD3FBC-9A69-4CEC-86DB-4624D872624F}"/>
      </w:docPartPr>
      <w:docPartBody>
        <w:p w:rsidR="009D6339" w:rsidRDefault="00684822" w:rsidP="00684822">
          <w:pPr>
            <w:pStyle w:val="DF09880AFC7B485795E996BDF1ED9279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2A704687FA8A4D46933B3202B262F36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820DA06-AFB9-40E5-BAF2-79DF21FB67FC}"/>
      </w:docPartPr>
      <w:docPartBody>
        <w:p w:rsidR="009D6339" w:rsidRDefault="00684822" w:rsidP="00684822">
          <w:pPr>
            <w:pStyle w:val="2A704687FA8A4D46933B3202B262F367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5D0D71A4CB934CDC9F10E36E6F1092F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4233F8-E67C-4F1C-9DBA-8660782E0613}"/>
      </w:docPartPr>
      <w:docPartBody>
        <w:p w:rsidR="009D6339" w:rsidRDefault="00684822" w:rsidP="00684822">
          <w:pPr>
            <w:pStyle w:val="5D0D71A4CB934CDC9F10E36E6F1092F6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5FB107F121D94545BF1E91252E4869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E94734-D1D3-429C-B040-91A0532FC837}"/>
      </w:docPartPr>
      <w:docPartBody>
        <w:p w:rsidR="009D6339" w:rsidRDefault="00684822" w:rsidP="00684822">
          <w:pPr>
            <w:pStyle w:val="5FB107F121D94545BF1E91252E486938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09BD92222CC24FD6A1BCB494F50BB70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7C0EC1B-6C83-4169-A5ED-4E03B5F89C1A}"/>
      </w:docPartPr>
      <w:docPartBody>
        <w:p w:rsidR="009D6339" w:rsidRDefault="00684822" w:rsidP="00684822">
          <w:pPr>
            <w:pStyle w:val="09BD92222CC24FD6A1BCB494F50BB70B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E9E3D5011D6A4ACEA03EC93FC8FCE9D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4125E38-6B65-4961-AF44-25424C52E4FE}"/>
      </w:docPartPr>
      <w:docPartBody>
        <w:p w:rsidR="009D6339" w:rsidRDefault="00684822" w:rsidP="00684822">
          <w:pPr>
            <w:pStyle w:val="E9E3D5011D6A4ACEA03EC93FC8FCE9D1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01CFB067BCE44300AF1100A3318DACC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EB58AC0-2CBE-421D-B3B1-683EB0CFF708}"/>
      </w:docPartPr>
      <w:docPartBody>
        <w:p w:rsidR="009D6339" w:rsidRDefault="00684822" w:rsidP="00684822">
          <w:pPr>
            <w:pStyle w:val="01CFB067BCE44300AF1100A3318DACC5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FE0C80792B484D6990E68D9D74E24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7A0434-A1A0-4C28-BD82-C6C14A7A4935}"/>
      </w:docPartPr>
      <w:docPartBody>
        <w:p w:rsidR="009D6339" w:rsidRDefault="00684822" w:rsidP="00684822">
          <w:pPr>
            <w:pStyle w:val="FE0C80792B484D6990E68D9D74E24331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3C9842F4529648518EC1B2EF0402DB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7C01D1E-2D2B-468F-84D8-08907197B7B7}"/>
      </w:docPartPr>
      <w:docPartBody>
        <w:p w:rsidR="009D6339" w:rsidRDefault="00684822" w:rsidP="00684822">
          <w:pPr>
            <w:pStyle w:val="3C9842F4529648518EC1B2EF0402DBB62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F7576A4FD7B745199081B0722C1907E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296993-6B0D-42C7-A96F-42AB8EB2F614}"/>
      </w:docPartPr>
      <w:docPartBody>
        <w:p w:rsidR="009D6339" w:rsidRDefault="00684822" w:rsidP="00684822">
          <w:pPr>
            <w:pStyle w:val="F7576A4FD7B745199081B0722C1907E32"/>
          </w:pPr>
          <w:r>
            <w:rPr>
              <w:rStyle w:val="Plassholdertekst"/>
            </w:rPr>
            <w:t>Sett inn en kort beskrivelse. Husk de generelle aspekter ved vedlikeholdsarbeid; for eksempel adkomst ved vindusvask, tak og takrenner, maling og vask av fasader, inspeksjonsbehov til tak og loft etc.</w:t>
          </w:r>
        </w:p>
      </w:docPartBody>
    </w:docPart>
    <w:docPart>
      <w:docPartPr>
        <w:name w:val="9613B1EB46924A5CB6621D080397878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7339B85-05F3-4FB9-933F-EF03AD5215DC}"/>
      </w:docPartPr>
      <w:docPartBody>
        <w:p w:rsidR="009D6339" w:rsidRDefault="00684822" w:rsidP="00684822">
          <w:pPr>
            <w:pStyle w:val="9613B1EB46924A5CB6621D080397878D2"/>
          </w:pPr>
          <w:r>
            <w:rPr>
              <w:rStyle w:val="Plassholdertekst"/>
            </w:rPr>
            <w:t>Sett inn navn</w:t>
          </w:r>
        </w:p>
      </w:docPartBody>
    </w:docPart>
    <w:docPart>
      <w:docPartPr>
        <w:name w:val="D217C2AC7BF043768699B14841DDBB4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DC9535-8DD2-4437-B55D-512201E7C9FF}"/>
      </w:docPartPr>
      <w:docPartBody>
        <w:p w:rsidR="009D6339" w:rsidRDefault="00684822" w:rsidP="00684822">
          <w:pPr>
            <w:pStyle w:val="D217C2AC7BF043768699B14841DDBB431"/>
          </w:pPr>
          <w:r w:rsidRPr="000A680B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DA3E0E015D7343698FBBDDFA2330BFC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2F0BC0E-C0EB-4748-8079-E020E1B6018F}"/>
      </w:docPartPr>
      <w:docPartBody>
        <w:p w:rsidR="009D6339" w:rsidRDefault="00684822" w:rsidP="00684822">
          <w:pPr>
            <w:pStyle w:val="DA3E0E015D7343698FBBDDFA2330BFCD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70DC8A85C0994DEC85D0193ABED281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827D9B4-408C-4344-8153-0139838B191F}"/>
      </w:docPartPr>
      <w:docPartBody>
        <w:p w:rsidR="00684822" w:rsidRDefault="00684822" w:rsidP="00684822">
          <w:pPr>
            <w:pStyle w:val="70DC8A85C0994DEC85D0193ABED281F3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A0BFF8BDCCBA47EBB75D2F0822E2E45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8C6E3F-F07B-4463-B5EA-BCE31BF6BEFA}"/>
      </w:docPartPr>
      <w:docPartBody>
        <w:p w:rsidR="00000000" w:rsidRDefault="00684822" w:rsidP="00684822">
          <w:pPr>
            <w:pStyle w:val="A0BFF8BDCCBA47EBB75D2F0822E2E458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403F5DC3157E462A83464FC745484F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3B7A3A0-A267-40BC-926D-412EACCD33C4}"/>
      </w:docPartPr>
      <w:docPartBody>
        <w:p w:rsidR="00000000" w:rsidRDefault="00684822" w:rsidP="00684822">
          <w:pPr>
            <w:pStyle w:val="403F5DC3157E462A83464FC745484FF8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9E3CCBF3E65D48ED8C880B4E47634E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F3C2773-1039-4026-8E50-01D8191385C3}"/>
      </w:docPartPr>
      <w:docPartBody>
        <w:p w:rsidR="00000000" w:rsidRDefault="00684822" w:rsidP="00684822">
          <w:pPr>
            <w:pStyle w:val="9E3CCBF3E65D48ED8C880B4E47634ED8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F2070A6D4698431EAAF1BF05E3A9FD1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E3219F-7E13-41C8-9018-1D0BFB180018}"/>
      </w:docPartPr>
      <w:docPartBody>
        <w:p w:rsidR="00000000" w:rsidRDefault="00684822" w:rsidP="00684822">
          <w:pPr>
            <w:pStyle w:val="F2070A6D4698431EAAF1BF05E3A9FD1D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0135E8A99780411196D66D0B141D0E5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7F9B6C6-5E7D-460A-A744-B1B6843AE275}"/>
      </w:docPartPr>
      <w:docPartBody>
        <w:p w:rsidR="00000000" w:rsidRDefault="00684822" w:rsidP="00684822">
          <w:pPr>
            <w:pStyle w:val="0135E8A99780411196D66D0B141D0E59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CE210981B9A440D19D9E6AFCF6CF26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58E52B4-4820-4E24-AF07-77ABDE3B5010}"/>
      </w:docPartPr>
      <w:docPartBody>
        <w:p w:rsidR="00000000" w:rsidRDefault="00684822" w:rsidP="00684822">
          <w:pPr>
            <w:pStyle w:val="CE210981B9A440D19D9E6AFCF6CF26FA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61C5049B5BE84778AA98956A716BAC8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FAF627-1D72-4CA8-A8FD-B3572FC415E9}"/>
      </w:docPartPr>
      <w:docPartBody>
        <w:p w:rsidR="00000000" w:rsidRDefault="00684822" w:rsidP="00684822">
          <w:pPr>
            <w:pStyle w:val="61C5049B5BE84778AA98956A716BAC8C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A1CAD183FE8643B5B99CC75D9142BA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F2A27F7-B07E-44C7-BD3D-C137C6C9DD4E}"/>
      </w:docPartPr>
      <w:docPartBody>
        <w:p w:rsidR="00000000" w:rsidRDefault="00684822" w:rsidP="00684822">
          <w:pPr>
            <w:pStyle w:val="A1CAD183FE8643B5B99CC75D9142BAB0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  <w:docPart>
      <w:docPartPr>
        <w:name w:val="2340AFE50F0E49AD86D7DE1B418F5D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506F6D-13F7-4088-AA17-B8B8EF4FB9F9}"/>
      </w:docPartPr>
      <w:docPartBody>
        <w:p w:rsidR="00000000" w:rsidRDefault="00684822" w:rsidP="00684822">
          <w:pPr>
            <w:pStyle w:val="2340AFE50F0E49AD86D7DE1B418F5DF71"/>
          </w:pPr>
          <w:r>
            <w:rPr>
              <w:rStyle w:val="Plassholdertekst"/>
            </w:rPr>
            <w:t>Sett inn en kort beskrivelse</w:t>
          </w:r>
          <w:r w:rsidRPr="00BB0302">
            <w:rPr>
              <w:rStyle w:val="Plassholderteks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1D71F6"/>
    <w:multiLevelType w:val="multilevel"/>
    <w:tmpl w:val="98849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FB8"/>
    <w:rsid w:val="00493FB8"/>
    <w:rsid w:val="005A06F1"/>
    <w:rsid w:val="00684822"/>
    <w:rsid w:val="008A7AC7"/>
    <w:rsid w:val="009D6339"/>
    <w:rsid w:val="00C4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84822"/>
    <w:rPr>
      <w:color w:val="808080"/>
    </w:rPr>
  </w:style>
  <w:style w:type="paragraph" w:customStyle="1" w:styleId="905187FA6D784771BAC5716BF5DBB95C">
    <w:name w:val="905187FA6D784771BAC5716BF5DBB95C"/>
  </w:style>
  <w:style w:type="paragraph" w:customStyle="1" w:styleId="B5C56E17943F416880C9DB23603AEE2A">
    <w:name w:val="B5C56E17943F416880C9DB23603AEE2A"/>
  </w:style>
  <w:style w:type="paragraph" w:customStyle="1" w:styleId="82FBAD37A3814835854BDC7874EB0CB23">
    <w:name w:val="82FBAD37A3814835854BDC7874EB0CB23"/>
    <w:rsid w:val="00493FB8"/>
    <w:pPr>
      <w:spacing w:after="260" w:line="252" w:lineRule="auto"/>
      <w:ind w:left="680"/>
      <w:contextualSpacing/>
    </w:pPr>
    <w:rPr>
      <w:rFonts w:asciiTheme="majorHAnsi" w:eastAsiaTheme="majorEastAsia" w:hAnsiTheme="majorHAnsi" w:cstheme="majorBidi"/>
      <w:b/>
      <w:bCs/>
      <w:noProof/>
      <w:color w:val="ED7D31" w:themeColor="accent2"/>
      <w:spacing w:val="25"/>
      <w:kern w:val="28"/>
      <w:sz w:val="72"/>
      <w:szCs w:val="72"/>
      <w:lang w:eastAsia="en-US"/>
    </w:rPr>
  </w:style>
  <w:style w:type="paragraph" w:customStyle="1" w:styleId="739097C38E274BFA8929EA075C72AFC81">
    <w:name w:val="739097C38E274BFA8929EA075C72AFC81"/>
    <w:rsid w:val="00493FB8"/>
    <w:pPr>
      <w:spacing w:after="260" w:line="312" w:lineRule="auto"/>
      <w:ind w:left="709"/>
    </w:pPr>
    <w:rPr>
      <w:rFonts w:eastAsiaTheme="minorHAnsi"/>
      <w:noProof/>
      <w:color w:val="000000" w:themeColor="text1"/>
      <w:sz w:val="20"/>
      <w:szCs w:val="20"/>
      <w:lang w:eastAsia="en-US"/>
    </w:rPr>
  </w:style>
  <w:style w:type="paragraph" w:customStyle="1" w:styleId="B724B136D6FF4B37821A1BA84CD80FC91">
    <w:name w:val="B724B136D6FF4B37821A1BA84CD80FC91"/>
    <w:rsid w:val="00493FB8"/>
    <w:pPr>
      <w:spacing w:after="260" w:line="312" w:lineRule="auto"/>
      <w:ind w:left="709"/>
    </w:pPr>
    <w:rPr>
      <w:rFonts w:eastAsiaTheme="minorHAnsi"/>
      <w:noProof/>
      <w:color w:val="000000" w:themeColor="text1"/>
      <w:sz w:val="20"/>
      <w:szCs w:val="20"/>
      <w:lang w:eastAsia="en-US"/>
    </w:rPr>
  </w:style>
  <w:style w:type="paragraph" w:customStyle="1" w:styleId="CB128026B9814D5A9749E855BD8B02871">
    <w:name w:val="CB128026B9814D5A9749E855BD8B02871"/>
    <w:rsid w:val="00493FB8"/>
    <w:pPr>
      <w:spacing w:after="260" w:line="312" w:lineRule="auto"/>
      <w:ind w:left="709"/>
    </w:pPr>
    <w:rPr>
      <w:rFonts w:eastAsiaTheme="minorHAnsi"/>
      <w:noProof/>
      <w:color w:val="000000" w:themeColor="text1"/>
      <w:sz w:val="20"/>
      <w:szCs w:val="20"/>
      <w:lang w:eastAsia="en-US"/>
    </w:rPr>
  </w:style>
  <w:style w:type="paragraph" w:customStyle="1" w:styleId="D61A4E333AB04F3E8C154F21564870611">
    <w:name w:val="D61A4E333AB04F3E8C154F21564870611"/>
    <w:rsid w:val="00493FB8"/>
    <w:pPr>
      <w:spacing w:after="260" w:line="312" w:lineRule="auto"/>
      <w:ind w:left="709"/>
    </w:pPr>
    <w:rPr>
      <w:rFonts w:eastAsiaTheme="minorHAnsi"/>
      <w:noProof/>
      <w:color w:val="000000" w:themeColor="text1"/>
      <w:sz w:val="20"/>
      <w:szCs w:val="20"/>
      <w:lang w:eastAsia="en-US"/>
    </w:rPr>
  </w:style>
  <w:style w:type="paragraph" w:customStyle="1" w:styleId="FF848FD1080B42609074F9FA5501E6703">
    <w:name w:val="FF848FD1080B42609074F9FA5501E6703"/>
    <w:rsid w:val="00493FB8"/>
    <w:pPr>
      <w:tabs>
        <w:tab w:val="center" w:pos="4680"/>
        <w:tab w:val="right" w:pos="9360"/>
      </w:tabs>
      <w:spacing w:after="260" w:line="276" w:lineRule="auto"/>
    </w:pPr>
    <w:rPr>
      <w:rFonts w:eastAsiaTheme="minorHAnsi"/>
      <w:color w:val="000000" w:themeColor="text1"/>
      <w:sz w:val="16"/>
      <w:szCs w:val="18"/>
      <w:lang w:eastAsia="en-US"/>
    </w:rPr>
  </w:style>
  <w:style w:type="paragraph" w:customStyle="1" w:styleId="BE59DC1E85654218B8674344951355B73">
    <w:name w:val="BE59DC1E85654218B8674344951355B73"/>
    <w:rsid w:val="00493FB8"/>
    <w:pPr>
      <w:tabs>
        <w:tab w:val="center" w:pos="4680"/>
        <w:tab w:val="right" w:pos="9360"/>
      </w:tabs>
      <w:spacing w:after="260" w:line="276" w:lineRule="auto"/>
    </w:pPr>
    <w:rPr>
      <w:rFonts w:eastAsiaTheme="minorHAnsi"/>
      <w:color w:val="000000" w:themeColor="text1"/>
      <w:sz w:val="16"/>
      <w:szCs w:val="18"/>
      <w:lang w:eastAsia="en-US"/>
    </w:rPr>
  </w:style>
  <w:style w:type="paragraph" w:customStyle="1" w:styleId="82FBAD37A3814835854BDC7874EB0CB2">
    <w:name w:val="82FBAD37A3814835854BDC7874EB0CB2"/>
    <w:rsid w:val="00C46A98"/>
    <w:pPr>
      <w:spacing w:after="260" w:line="252" w:lineRule="auto"/>
      <w:ind w:left="680"/>
      <w:contextualSpacing/>
    </w:pPr>
    <w:rPr>
      <w:rFonts w:asciiTheme="majorHAnsi" w:eastAsiaTheme="majorEastAsia" w:hAnsiTheme="majorHAnsi" w:cstheme="majorBidi"/>
      <w:b/>
      <w:bCs/>
      <w:noProof/>
      <w:color w:val="ED7D31" w:themeColor="accent2"/>
      <w:spacing w:val="25"/>
      <w:kern w:val="28"/>
      <w:sz w:val="72"/>
      <w:szCs w:val="72"/>
      <w:lang w:eastAsia="en-US"/>
    </w:rPr>
  </w:style>
  <w:style w:type="paragraph" w:customStyle="1" w:styleId="FF848FD1080B42609074F9FA5501E670">
    <w:name w:val="FF848FD1080B42609074F9FA5501E670"/>
    <w:rsid w:val="00C46A98"/>
    <w:pPr>
      <w:tabs>
        <w:tab w:val="center" w:pos="4680"/>
        <w:tab w:val="right" w:pos="9360"/>
      </w:tabs>
      <w:spacing w:after="260" w:line="276" w:lineRule="auto"/>
    </w:pPr>
    <w:rPr>
      <w:rFonts w:eastAsiaTheme="minorHAnsi"/>
      <w:color w:val="000000" w:themeColor="text1"/>
      <w:sz w:val="16"/>
      <w:szCs w:val="18"/>
      <w:lang w:eastAsia="en-US"/>
    </w:rPr>
  </w:style>
  <w:style w:type="paragraph" w:customStyle="1" w:styleId="BE59DC1E85654218B8674344951355B7">
    <w:name w:val="BE59DC1E85654218B8674344951355B7"/>
    <w:rsid w:val="00C46A98"/>
    <w:pPr>
      <w:tabs>
        <w:tab w:val="center" w:pos="4680"/>
        <w:tab w:val="right" w:pos="9360"/>
      </w:tabs>
      <w:spacing w:after="260" w:line="276" w:lineRule="auto"/>
    </w:pPr>
    <w:rPr>
      <w:rFonts w:eastAsiaTheme="minorHAnsi"/>
      <w:color w:val="000000" w:themeColor="text1"/>
      <w:sz w:val="16"/>
      <w:szCs w:val="18"/>
      <w:lang w:eastAsia="en-US"/>
    </w:rPr>
  </w:style>
  <w:style w:type="paragraph" w:customStyle="1" w:styleId="4083BE510F0344C0BC393BDB4D17AF55">
    <w:name w:val="4083BE510F0344C0BC393BDB4D17AF55"/>
    <w:rsid w:val="00C46A98"/>
  </w:style>
  <w:style w:type="paragraph" w:customStyle="1" w:styleId="2AC1DAA112CA4E17AD14F1F74691CA88">
    <w:name w:val="2AC1DAA112CA4E17AD14F1F74691CA88"/>
    <w:rsid w:val="00C46A98"/>
  </w:style>
  <w:style w:type="paragraph" w:customStyle="1" w:styleId="83907E1CC237445E9908E031211CDB73">
    <w:name w:val="83907E1CC237445E9908E031211CDB73"/>
    <w:rsid w:val="00C46A98"/>
  </w:style>
  <w:style w:type="paragraph" w:customStyle="1" w:styleId="20F08D54481542079885BBABA7F63A1F">
    <w:name w:val="20F08D54481542079885BBABA7F63A1F"/>
    <w:rsid w:val="00C46A98"/>
  </w:style>
  <w:style w:type="paragraph" w:customStyle="1" w:styleId="9FFB0AD235A84A2E86B4EE9B4558AEC6">
    <w:name w:val="9FFB0AD235A84A2E86B4EE9B4558AEC6"/>
    <w:rsid w:val="00C46A98"/>
  </w:style>
  <w:style w:type="paragraph" w:customStyle="1" w:styleId="F28C7A33C0A74DA392D41B07CA9939ED">
    <w:name w:val="F28C7A33C0A74DA392D41B07CA9939ED"/>
    <w:rsid w:val="00C46A98"/>
  </w:style>
  <w:style w:type="paragraph" w:customStyle="1" w:styleId="9978DC71E8164AE99CB36598765893B9">
    <w:name w:val="9978DC71E8164AE99CB36598765893B9"/>
    <w:rsid w:val="00C46A98"/>
  </w:style>
  <w:style w:type="paragraph" w:customStyle="1" w:styleId="D3501E9C4E794256B9CA155A31707ACD">
    <w:name w:val="D3501E9C4E794256B9CA155A31707ACD"/>
    <w:rsid w:val="00C46A98"/>
  </w:style>
  <w:style w:type="paragraph" w:customStyle="1" w:styleId="EB8EDB67AD1F48D68B14F742CD8ABFB4">
    <w:name w:val="EB8EDB67AD1F48D68B14F742CD8ABFB4"/>
    <w:rsid w:val="00C46A98"/>
  </w:style>
  <w:style w:type="paragraph" w:customStyle="1" w:styleId="BFF75A80F2654B62857C1565252C39D0">
    <w:name w:val="BFF75A80F2654B62857C1565252C39D0"/>
    <w:rsid w:val="00C46A98"/>
  </w:style>
  <w:style w:type="paragraph" w:customStyle="1" w:styleId="8FC2EC8252D24EFEA64E7C05E60139A4">
    <w:name w:val="8FC2EC8252D24EFEA64E7C05E60139A4"/>
    <w:rsid w:val="00C46A98"/>
  </w:style>
  <w:style w:type="paragraph" w:customStyle="1" w:styleId="9312F18CD1CD4A63B053D8BDE7CF817D">
    <w:name w:val="9312F18CD1CD4A63B053D8BDE7CF817D"/>
    <w:rsid w:val="00C46A98"/>
  </w:style>
  <w:style w:type="paragraph" w:customStyle="1" w:styleId="EA3A8FC8FEE74797B30434035D460BD8">
    <w:name w:val="EA3A8FC8FEE74797B30434035D460BD8"/>
    <w:rsid w:val="00C46A98"/>
  </w:style>
  <w:style w:type="paragraph" w:customStyle="1" w:styleId="BF7BED4828AC4332B24CE513E1FBE2FD">
    <w:name w:val="BF7BED4828AC4332B24CE513E1FBE2FD"/>
    <w:rsid w:val="00C46A98"/>
  </w:style>
  <w:style w:type="paragraph" w:customStyle="1" w:styleId="ECA86627FBC247B4A15B24B33012FA85">
    <w:name w:val="ECA86627FBC247B4A15B24B33012FA85"/>
    <w:rsid w:val="00C46A98"/>
  </w:style>
  <w:style w:type="paragraph" w:customStyle="1" w:styleId="76BB1425DD0C45888B23E93EDAE44248">
    <w:name w:val="76BB1425DD0C45888B23E93EDAE44248"/>
    <w:rsid w:val="00C46A98"/>
  </w:style>
  <w:style w:type="paragraph" w:customStyle="1" w:styleId="9A61643C5B1F4D958273280D28BC44AC">
    <w:name w:val="9A61643C5B1F4D958273280D28BC44AC"/>
    <w:rsid w:val="00C46A98"/>
  </w:style>
  <w:style w:type="paragraph" w:customStyle="1" w:styleId="5F893FB5D2064EB99330CB7A6C78C78F">
    <w:name w:val="5F893FB5D2064EB99330CB7A6C78C78F"/>
    <w:rsid w:val="00C46A98"/>
  </w:style>
  <w:style w:type="paragraph" w:customStyle="1" w:styleId="ED0B81E25E7A438180050B1ABAC592AF">
    <w:name w:val="ED0B81E25E7A438180050B1ABAC592AF"/>
    <w:rsid w:val="00C46A98"/>
  </w:style>
  <w:style w:type="paragraph" w:customStyle="1" w:styleId="43951D56ADD34B51A64155CB403A8154">
    <w:name w:val="43951D56ADD34B51A64155CB403A8154"/>
    <w:rsid w:val="00C46A98"/>
  </w:style>
  <w:style w:type="paragraph" w:customStyle="1" w:styleId="BC48D45451884ED6BCAA470EC7F3F069">
    <w:name w:val="BC48D45451884ED6BCAA470EC7F3F069"/>
    <w:rsid w:val="00C46A98"/>
  </w:style>
  <w:style w:type="paragraph" w:customStyle="1" w:styleId="C20E3CE9E0D7432AB3E6B8C532BFD829">
    <w:name w:val="C20E3CE9E0D7432AB3E6B8C532BFD829"/>
    <w:rsid w:val="00C46A98"/>
  </w:style>
  <w:style w:type="paragraph" w:customStyle="1" w:styleId="DAB3D90B1EFD4E638EA7F46C3F05D34F">
    <w:name w:val="DAB3D90B1EFD4E638EA7F46C3F05D34F"/>
    <w:rsid w:val="00C46A98"/>
  </w:style>
  <w:style w:type="paragraph" w:customStyle="1" w:styleId="B95A01724F9E47BCAA1196277E9DBAE4">
    <w:name w:val="B95A01724F9E47BCAA1196277E9DBAE4"/>
    <w:rsid w:val="00C46A98"/>
  </w:style>
  <w:style w:type="paragraph" w:customStyle="1" w:styleId="6EF19FAB991740DBB8256763CA7CED8B">
    <w:name w:val="6EF19FAB991740DBB8256763CA7CED8B"/>
    <w:rsid w:val="00C46A98"/>
  </w:style>
  <w:style w:type="paragraph" w:customStyle="1" w:styleId="11DCA540B4634606A13DE855D66EFB3F">
    <w:name w:val="11DCA540B4634606A13DE855D66EFB3F"/>
    <w:rsid w:val="00C46A98"/>
  </w:style>
  <w:style w:type="paragraph" w:customStyle="1" w:styleId="3E52DC35C0A04FCA801D0C902EAE9F4F">
    <w:name w:val="3E52DC35C0A04FCA801D0C902EAE9F4F"/>
    <w:rsid w:val="00C46A98"/>
  </w:style>
  <w:style w:type="paragraph" w:customStyle="1" w:styleId="D95EB8ADAFE949B4B98F062B4AC8E613">
    <w:name w:val="D95EB8ADAFE949B4B98F062B4AC8E613"/>
    <w:rsid w:val="00C46A98"/>
  </w:style>
  <w:style w:type="paragraph" w:customStyle="1" w:styleId="64A517DF018D4AAD98C20C06A2EB8B60">
    <w:name w:val="64A517DF018D4AAD98C20C06A2EB8B60"/>
    <w:rsid w:val="00C46A98"/>
  </w:style>
  <w:style w:type="paragraph" w:customStyle="1" w:styleId="841F5A1386B14BADAB3A4DA29C3DAAA5">
    <w:name w:val="841F5A1386B14BADAB3A4DA29C3DAAA5"/>
    <w:rsid w:val="00C46A98"/>
  </w:style>
  <w:style w:type="paragraph" w:customStyle="1" w:styleId="D9CAFD07D35C4B419CF5A81628149705">
    <w:name w:val="D9CAFD07D35C4B419CF5A81628149705"/>
    <w:rsid w:val="00C46A98"/>
  </w:style>
  <w:style w:type="paragraph" w:customStyle="1" w:styleId="A3C41048D47B4B369572533C59BD950F">
    <w:name w:val="A3C41048D47B4B369572533C59BD950F"/>
    <w:rsid w:val="00C46A98"/>
  </w:style>
  <w:style w:type="paragraph" w:customStyle="1" w:styleId="7906CA7DEDE34B218E9B0C5B44049FB8">
    <w:name w:val="7906CA7DEDE34B218E9B0C5B44049FB8"/>
    <w:rsid w:val="00C46A98"/>
  </w:style>
  <w:style w:type="paragraph" w:customStyle="1" w:styleId="ADBBFF7528E64A46BC7EFDA9324C35CF">
    <w:name w:val="ADBBFF7528E64A46BC7EFDA9324C35CF"/>
    <w:rsid w:val="00C46A98"/>
  </w:style>
  <w:style w:type="paragraph" w:customStyle="1" w:styleId="DF09880AFC7B485795E996BDF1ED9279">
    <w:name w:val="DF09880AFC7B485795E996BDF1ED9279"/>
    <w:rsid w:val="00C46A98"/>
  </w:style>
  <w:style w:type="paragraph" w:customStyle="1" w:styleId="2A704687FA8A4D46933B3202B262F367">
    <w:name w:val="2A704687FA8A4D46933B3202B262F367"/>
    <w:rsid w:val="00C46A98"/>
  </w:style>
  <w:style w:type="paragraph" w:customStyle="1" w:styleId="5D0D71A4CB934CDC9F10E36E6F1092F6">
    <w:name w:val="5D0D71A4CB934CDC9F10E36E6F1092F6"/>
    <w:rsid w:val="00C46A98"/>
  </w:style>
  <w:style w:type="paragraph" w:customStyle="1" w:styleId="5FB107F121D94545BF1E91252E486938">
    <w:name w:val="5FB107F121D94545BF1E91252E486938"/>
    <w:rsid w:val="00C46A98"/>
  </w:style>
  <w:style w:type="paragraph" w:customStyle="1" w:styleId="09BD92222CC24FD6A1BCB494F50BB70B">
    <w:name w:val="09BD92222CC24FD6A1BCB494F50BB70B"/>
    <w:rsid w:val="00C46A98"/>
  </w:style>
  <w:style w:type="paragraph" w:customStyle="1" w:styleId="95797B20A6944C5FA349F9E222CC4DFD">
    <w:name w:val="95797B20A6944C5FA349F9E222CC4DFD"/>
    <w:rsid w:val="00C46A98"/>
  </w:style>
  <w:style w:type="paragraph" w:customStyle="1" w:styleId="E9E3D5011D6A4ACEA03EC93FC8FCE9D1">
    <w:name w:val="E9E3D5011D6A4ACEA03EC93FC8FCE9D1"/>
    <w:rsid w:val="00C46A98"/>
  </w:style>
  <w:style w:type="paragraph" w:customStyle="1" w:styleId="01CFB067BCE44300AF1100A3318DACC5">
    <w:name w:val="01CFB067BCE44300AF1100A3318DACC5"/>
    <w:rsid w:val="00C46A98"/>
  </w:style>
  <w:style w:type="paragraph" w:customStyle="1" w:styleId="FE0C80792B484D6990E68D9D74E24331">
    <w:name w:val="FE0C80792B484D6990E68D9D74E24331"/>
    <w:rsid w:val="00C46A98"/>
  </w:style>
  <w:style w:type="paragraph" w:customStyle="1" w:styleId="3C9842F4529648518EC1B2EF0402DBB6">
    <w:name w:val="3C9842F4529648518EC1B2EF0402DBB6"/>
    <w:rsid w:val="00C46A98"/>
  </w:style>
  <w:style w:type="paragraph" w:customStyle="1" w:styleId="F7576A4FD7B745199081B0722C1907E3">
    <w:name w:val="F7576A4FD7B745199081B0722C1907E3"/>
    <w:rsid w:val="00C46A98"/>
  </w:style>
  <w:style w:type="paragraph" w:customStyle="1" w:styleId="9613B1EB46924A5CB6621D080397878D">
    <w:name w:val="9613B1EB46924A5CB6621D080397878D"/>
    <w:rsid w:val="00C46A98"/>
  </w:style>
  <w:style w:type="paragraph" w:customStyle="1" w:styleId="3CFC42DB38CD4666B54A2E41A7A1224C">
    <w:name w:val="3CFC42DB38CD4666B54A2E41A7A1224C"/>
    <w:rsid w:val="00C46A98"/>
  </w:style>
  <w:style w:type="paragraph" w:customStyle="1" w:styleId="465B08B8551C4A288D34ABE0B6E9A70A">
    <w:name w:val="465B08B8551C4A288D34ABE0B6E9A70A"/>
    <w:rsid w:val="00C46A98"/>
  </w:style>
  <w:style w:type="paragraph" w:customStyle="1" w:styleId="9613B1EB46924A5CB6621D080397878D1">
    <w:name w:val="9613B1EB46924A5CB6621D080397878D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217C2AC7BF043768699B14841DDBB43">
    <w:name w:val="D217C2AC7BF043768699B14841DDBB43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A3E0E015D7343698FBBDDFA2330BFCD">
    <w:name w:val="DA3E0E015D7343698FBBDDFA2330BFCD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4083BE510F0344C0BC393BDB4D17AF551">
    <w:name w:val="4083BE510F0344C0BC393BDB4D17AF55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2AC1DAA112CA4E17AD14F1F74691CA881">
    <w:name w:val="2AC1DAA112CA4E17AD14F1F74691CA88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83907E1CC237445E9908E031211CDB731">
    <w:name w:val="83907E1CC237445E9908E031211CDB73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20F08D54481542079885BBABA7F63A1F1">
    <w:name w:val="20F08D54481542079885BBABA7F63A1F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FFB0AD235A84A2E86B4EE9B4558AEC61">
    <w:name w:val="9FFB0AD235A84A2E86B4EE9B4558AEC6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F28C7A33C0A74DA392D41B07CA9939ED1">
    <w:name w:val="F28C7A33C0A74DA392D41B07CA9939ED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978DC71E8164AE99CB36598765893B91">
    <w:name w:val="9978DC71E8164AE99CB36598765893B9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3501E9C4E794256B9CA155A31707ACD1">
    <w:name w:val="D3501E9C4E794256B9CA155A31707ACD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B8EDB67AD1F48D68B14F742CD8ABFB41">
    <w:name w:val="EB8EDB67AD1F48D68B14F742CD8ABFB4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BFF75A80F2654B62857C1565252C39D01">
    <w:name w:val="BFF75A80F2654B62857C1565252C39D0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8FC2EC8252D24EFEA64E7C05E60139A41">
    <w:name w:val="8FC2EC8252D24EFEA64E7C05E60139A4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312F18CD1CD4A63B053D8BDE7CF817D1">
    <w:name w:val="9312F18CD1CD4A63B053D8BDE7CF817D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A3A8FC8FEE74797B30434035D460BD81">
    <w:name w:val="EA3A8FC8FEE74797B30434035D460BD8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BF7BED4828AC4332B24CE513E1FBE2FD1">
    <w:name w:val="BF7BED4828AC4332B24CE513E1FBE2FD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CA86627FBC247B4A15B24B33012FA851">
    <w:name w:val="ECA86627FBC247B4A15B24B33012FA85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76BB1425DD0C45888B23E93EDAE442481">
    <w:name w:val="76BB1425DD0C45888B23E93EDAE44248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A61643C5B1F4D958273280D28BC44AC1">
    <w:name w:val="9A61643C5B1F4D958273280D28BC44AC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5F893FB5D2064EB99330CB7A6C78C78F1">
    <w:name w:val="5F893FB5D2064EB99330CB7A6C78C78F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D0B81E25E7A438180050B1ABAC592AF1">
    <w:name w:val="ED0B81E25E7A438180050B1ABAC592AF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43951D56ADD34B51A64155CB403A81541">
    <w:name w:val="43951D56ADD34B51A64155CB403A8154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BC48D45451884ED6BCAA470EC7F3F0691">
    <w:name w:val="BC48D45451884ED6BCAA470EC7F3F069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C20E3CE9E0D7432AB3E6B8C532BFD8291">
    <w:name w:val="C20E3CE9E0D7432AB3E6B8C532BFD829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AB3D90B1EFD4E638EA7F46C3F05D34F1">
    <w:name w:val="DAB3D90B1EFD4E638EA7F46C3F05D34F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B95A01724F9E47BCAA1196277E9DBAE41">
    <w:name w:val="B95A01724F9E47BCAA1196277E9DBAE4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6EF19FAB991740DBB8256763CA7CED8B1">
    <w:name w:val="6EF19FAB991740DBB8256763CA7CED8B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11DCA540B4634606A13DE855D66EFB3F1">
    <w:name w:val="11DCA540B4634606A13DE855D66EFB3F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3E52DC35C0A04FCA801D0C902EAE9F4F1">
    <w:name w:val="3E52DC35C0A04FCA801D0C902EAE9F4F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95EB8ADAFE949B4B98F062B4AC8E6131">
    <w:name w:val="D95EB8ADAFE949B4B98F062B4AC8E613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64A517DF018D4AAD98C20C06A2EB8B601">
    <w:name w:val="64A517DF018D4AAD98C20C06A2EB8B60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841F5A1386B14BADAB3A4DA29C3DAAA51">
    <w:name w:val="841F5A1386B14BADAB3A4DA29C3DAAA5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9CAFD07D35C4B419CF5A816281497051">
    <w:name w:val="D9CAFD07D35C4B419CF5A81628149705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A3C41048D47B4B369572533C59BD950F1">
    <w:name w:val="A3C41048D47B4B369572533C59BD950F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7906CA7DEDE34B218E9B0C5B44049FB81">
    <w:name w:val="7906CA7DEDE34B218E9B0C5B44049FB8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ADBBFF7528E64A46BC7EFDA9324C35CF1">
    <w:name w:val="ADBBFF7528E64A46BC7EFDA9324C35CF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F09880AFC7B485795E996BDF1ED92791">
    <w:name w:val="DF09880AFC7B485795E996BDF1ED9279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2A704687FA8A4D46933B3202B262F3671">
    <w:name w:val="2A704687FA8A4D46933B3202B262F367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5D0D71A4CB934CDC9F10E36E6F1092F61">
    <w:name w:val="5D0D71A4CB934CDC9F10E36E6F1092F6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5FB107F121D94545BF1E91252E4869381">
    <w:name w:val="5FB107F121D94545BF1E91252E486938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09BD92222CC24FD6A1BCB494F50BB70B1">
    <w:name w:val="09BD92222CC24FD6A1BCB494F50BB70B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9E3D5011D6A4ACEA03EC93FC8FCE9D11">
    <w:name w:val="E9E3D5011D6A4ACEA03EC93FC8FCE9D1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01CFB067BCE44300AF1100A3318DACC51">
    <w:name w:val="01CFB067BCE44300AF1100A3318DACC5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FE0C80792B484D6990E68D9D74E243311">
    <w:name w:val="FE0C80792B484D6990E68D9D74E24331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3C9842F4529648518EC1B2EF0402DBB61">
    <w:name w:val="3C9842F4529648518EC1B2EF0402DBB6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F7576A4FD7B745199081B0722C1907E31">
    <w:name w:val="F7576A4FD7B745199081B0722C1907E31"/>
    <w:rsid w:val="00C46A98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70DC8A85C0994DEC85D0193ABED281F3">
    <w:name w:val="70DC8A85C0994DEC85D0193ABED281F3"/>
    <w:rsid w:val="009D6339"/>
  </w:style>
  <w:style w:type="paragraph" w:customStyle="1" w:styleId="A0BFF8BDCCBA47EBB75D2F0822E2E458">
    <w:name w:val="A0BFF8BDCCBA47EBB75D2F0822E2E458"/>
    <w:rsid w:val="00684822"/>
  </w:style>
  <w:style w:type="paragraph" w:customStyle="1" w:styleId="403F5DC3157E462A83464FC745484FF8">
    <w:name w:val="403F5DC3157E462A83464FC745484FF8"/>
    <w:rsid w:val="00684822"/>
  </w:style>
  <w:style w:type="paragraph" w:customStyle="1" w:styleId="9E3CCBF3E65D48ED8C880B4E47634ED8">
    <w:name w:val="9E3CCBF3E65D48ED8C880B4E47634ED8"/>
    <w:rsid w:val="00684822"/>
  </w:style>
  <w:style w:type="paragraph" w:customStyle="1" w:styleId="F2070A6D4698431EAAF1BF05E3A9FD1D">
    <w:name w:val="F2070A6D4698431EAAF1BF05E3A9FD1D"/>
    <w:rsid w:val="00684822"/>
  </w:style>
  <w:style w:type="paragraph" w:customStyle="1" w:styleId="0135E8A99780411196D66D0B141D0E59">
    <w:name w:val="0135E8A99780411196D66D0B141D0E59"/>
    <w:rsid w:val="00684822"/>
  </w:style>
  <w:style w:type="paragraph" w:customStyle="1" w:styleId="CE210981B9A440D19D9E6AFCF6CF26FA">
    <w:name w:val="CE210981B9A440D19D9E6AFCF6CF26FA"/>
    <w:rsid w:val="00684822"/>
  </w:style>
  <w:style w:type="paragraph" w:customStyle="1" w:styleId="61C5049B5BE84778AA98956A716BAC8C">
    <w:name w:val="61C5049B5BE84778AA98956A716BAC8C"/>
    <w:rsid w:val="00684822"/>
  </w:style>
  <w:style w:type="paragraph" w:customStyle="1" w:styleId="A1CAD183FE8643B5B99CC75D9142BAB0">
    <w:name w:val="A1CAD183FE8643B5B99CC75D9142BAB0"/>
    <w:rsid w:val="00684822"/>
  </w:style>
  <w:style w:type="paragraph" w:customStyle="1" w:styleId="2340AFE50F0E49AD86D7DE1B418F5DF7">
    <w:name w:val="2340AFE50F0E49AD86D7DE1B418F5DF7"/>
    <w:rsid w:val="00684822"/>
  </w:style>
  <w:style w:type="paragraph" w:customStyle="1" w:styleId="9613B1EB46924A5CB6621D080397878D2">
    <w:name w:val="9613B1EB46924A5CB6621D080397878D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217C2AC7BF043768699B14841DDBB431">
    <w:name w:val="D217C2AC7BF043768699B14841DDBB43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A3E0E015D7343698FBBDDFA2330BFCD1">
    <w:name w:val="DA3E0E015D7343698FBBDDFA2330BFCD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4083BE510F0344C0BC393BDB4D17AF552">
    <w:name w:val="4083BE510F0344C0BC393BDB4D17AF55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2AC1DAA112CA4E17AD14F1F74691CA882">
    <w:name w:val="2AC1DAA112CA4E17AD14F1F74691CA88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83907E1CC237445E9908E031211CDB732">
    <w:name w:val="83907E1CC237445E9908E031211CDB73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20F08D54481542079885BBABA7F63A1F2">
    <w:name w:val="20F08D54481542079885BBABA7F63A1F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FFB0AD235A84A2E86B4EE9B4558AEC62">
    <w:name w:val="9FFB0AD235A84A2E86B4EE9B4558AEC6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F28C7A33C0A74DA392D41B07CA9939ED2">
    <w:name w:val="F28C7A33C0A74DA392D41B07CA9939ED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978DC71E8164AE99CB36598765893B92">
    <w:name w:val="9978DC71E8164AE99CB36598765893B9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3501E9C4E794256B9CA155A31707ACD2">
    <w:name w:val="D3501E9C4E794256B9CA155A31707ACD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A0BFF8BDCCBA47EBB75D2F0822E2E4581">
    <w:name w:val="A0BFF8BDCCBA47EBB75D2F0822E2E458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B8EDB67AD1F48D68B14F742CD8ABFB42">
    <w:name w:val="EB8EDB67AD1F48D68B14F742CD8ABFB4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BFF75A80F2654B62857C1565252C39D02">
    <w:name w:val="BFF75A80F2654B62857C1565252C39D0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8FC2EC8252D24EFEA64E7C05E60139A42">
    <w:name w:val="8FC2EC8252D24EFEA64E7C05E60139A4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312F18CD1CD4A63B053D8BDE7CF817D2">
    <w:name w:val="9312F18CD1CD4A63B053D8BDE7CF817D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A3A8FC8FEE74797B30434035D460BD82">
    <w:name w:val="EA3A8FC8FEE74797B30434035D460BD8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BF7BED4828AC4332B24CE513E1FBE2FD2">
    <w:name w:val="BF7BED4828AC4332B24CE513E1FBE2FD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CA86627FBC247B4A15B24B33012FA852">
    <w:name w:val="ECA86627FBC247B4A15B24B33012FA85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76BB1425DD0C45888B23E93EDAE442482">
    <w:name w:val="76BB1425DD0C45888B23E93EDAE44248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403F5DC3157E462A83464FC745484FF81">
    <w:name w:val="403F5DC3157E462A83464FC745484FF8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A61643C5B1F4D958273280D28BC44AC2">
    <w:name w:val="9A61643C5B1F4D958273280D28BC44AC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5F893FB5D2064EB99330CB7A6C78C78F2">
    <w:name w:val="5F893FB5D2064EB99330CB7A6C78C78F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D0B81E25E7A438180050B1ABAC592AF2">
    <w:name w:val="ED0B81E25E7A438180050B1ABAC592AF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43951D56ADD34B51A64155CB403A81542">
    <w:name w:val="43951D56ADD34B51A64155CB403A8154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BC48D45451884ED6BCAA470EC7F3F0692">
    <w:name w:val="BC48D45451884ED6BCAA470EC7F3F069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C20E3CE9E0D7432AB3E6B8C532BFD8292">
    <w:name w:val="C20E3CE9E0D7432AB3E6B8C532BFD829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A1CAD183FE8643B5B99CC75D9142BAB01">
    <w:name w:val="A1CAD183FE8643B5B99CC75D9142BAB0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2340AFE50F0E49AD86D7DE1B418F5DF71">
    <w:name w:val="2340AFE50F0E49AD86D7DE1B418F5DF7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AB3D90B1EFD4E638EA7F46C3F05D34F2">
    <w:name w:val="DAB3D90B1EFD4E638EA7F46C3F05D34F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9E3CCBF3E65D48ED8C880B4E47634ED81">
    <w:name w:val="9E3CCBF3E65D48ED8C880B4E47634ED8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F2070A6D4698431EAAF1BF05E3A9FD1D1">
    <w:name w:val="F2070A6D4698431EAAF1BF05E3A9FD1D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0135E8A99780411196D66D0B141D0E591">
    <w:name w:val="0135E8A99780411196D66D0B141D0E59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B95A01724F9E47BCAA1196277E9DBAE42">
    <w:name w:val="B95A01724F9E47BCAA1196277E9DBAE4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6EF19FAB991740DBB8256763CA7CED8B2">
    <w:name w:val="6EF19FAB991740DBB8256763CA7CED8B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11DCA540B4634606A13DE855D66EFB3F2">
    <w:name w:val="11DCA540B4634606A13DE855D66EFB3F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3E52DC35C0A04FCA801D0C902EAE9F4F2">
    <w:name w:val="3E52DC35C0A04FCA801D0C902EAE9F4F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95EB8ADAFE949B4B98F062B4AC8E6132">
    <w:name w:val="D95EB8ADAFE949B4B98F062B4AC8E613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64A517DF018D4AAD98C20C06A2EB8B602">
    <w:name w:val="64A517DF018D4AAD98C20C06A2EB8B60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841F5A1386B14BADAB3A4DA29C3DAAA52">
    <w:name w:val="841F5A1386B14BADAB3A4DA29C3DAAA5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9CAFD07D35C4B419CF5A816281497052">
    <w:name w:val="D9CAFD07D35C4B419CF5A81628149705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70DC8A85C0994DEC85D0193ABED281F31">
    <w:name w:val="70DC8A85C0994DEC85D0193ABED281F3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A3C41048D47B4B369572533C59BD950F2">
    <w:name w:val="A3C41048D47B4B369572533C59BD950F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7906CA7DEDE34B218E9B0C5B44049FB82">
    <w:name w:val="7906CA7DEDE34B218E9B0C5B44049FB8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ADBBFF7528E64A46BC7EFDA9324C35CF2">
    <w:name w:val="ADBBFF7528E64A46BC7EFDA9324C35CF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CE210981B9A440D19D9E6AFCF6CF26FA1">
    <w:name w:val="CE210981B9A440D19D9E6AFCF6CF26FA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DF09880AFC7B485795E996BDF1ED92792">
    <w:name w:val="DF09880AFC7B485795E996BDF1ED9279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2A704687FA8A4D46933B3202B262F3672">
    <w:name w:val="2A704687FA8A4D46933B3202B262F367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5D0D71A4CB934CDC9F10E36E6F1092F62">
    <w:name w:val="5D0D71A4CB934CDC9F10E36E6F1092F6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5FB107F121D94545BF1E91252E4869382">
    <w:name w:val="5FB107F121D94545BF1E91252E486938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09BD92222CC24FD6A1BCB494F50BB70B2">
    <w:name w:val="09BD92222CC24FD6A1BCB494F50BB70B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E9E3D5011D6A4ACEA03EC93FC8FCE9D12">
    <w:name w:val="E9E3D5011D6A4ACEA03EC93FC8FCE9D1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01CFB067BCE44300AF1100A3318DACC52">
    <w:name w:val="01CFB067BCE44300AF1100A3318DACC5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FE0C80792B484D6990E68D9D74E243312">
    <w:name w:val="FE0C80792B484D6990E68D9D74E24331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3C9842F4529648518EC1B2EF0402DBB62">
    <w:name w:val="3C9842F4529648518EC1B2EF0402DBB6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61C5049B5BE84778AA98956A716BAC8C1">
    <w:name w:val="61C5049B5BE84778AA98956A716BAC8C1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  <w:style w:type="paragraph" w:customStyle="1" w:styleId="F7576A4FD7B745199081B0722C1907E32">
    <w:name w:val="F7576A4FD7B745199081B0722C1907E32"/>
    <w:rsid w:val="00684822"/>
    <w:pPr>
      <w:spacing w:after="260" w:line="276" w:lineRule="auto"/>
    </w:pPr>
    <w:rPr>
      <w:rFonts w:eastAsiaTheme="minorHAnsi"/>
      <w:b/>
      <w:bCs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rgbClr val="1A2021"/>
      </a:dk1>
      <a:lt1>
        <a:sysClr val="window" lastClr="FFFFFF"/>
      </a:lt1>
      <a:dk2>
        <a:srgbClr val="242021"/>
      </a:dk2>
      <a:lt2>
        <a:srgbClr val="E7E6E6"/>
      </a:lt2>
      <a:accent1>
        <a:srgbClr val="00D9F7"/>
      </a:accent1>
      <a:accent2>
        <a:srgbClr val="001243"/>
      </a:accent2>
      <a:accent3>
        <a:srgbClr val="29FFD1"/>
      </a:accent3>
      <a:accent4>
        <a:srgbClr val="FADE07"/>
      </a:accent4>
      <a:accent5>
        <a:srgbClr val="F52500"/>
      </a:accent5>
      <a:accent6>
        <a:srgbClr val="70AD47"/>
      </a:accent6>
      <a:hlink>
        <a:srgbClr val="000000"/>
      </a:hlink>
      <a:folHlink>
        <a:srgbClr val="000000"/>
      </a:folHlink>
    </a:clrScheme>
    <a:fontScheme name="default_2022_q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babd9-eaa5-4320-9a8b-e1f60d0c4b41">
      <Terms xmlns="http://schemas.microsoft.com/office/infopath/2007/PartnerControls"/>
    </lcf76f155ced4ddcb4097134ff3c332f>
    <TaxCatchAll xmlns="f873a352-9ed6-43c4-8c28-3006b52c12ba">
      <Value>17</Value>
      <Value>23</Value>
      <Value>28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262A05AB530B4888EE7A3E9E6AFC96" ma:contentTypeVersion="12" ma:contentTypeDescription="Opprett et nytt dokument." ma:contentTypeScope="" ma:versionID="77d37f069c01950ad18eb9f65b391e8e">
  <xsd:schema xmlns:xsd="http://www.w3.org/2001/XMLSchema" xmlns:xs="http://www.w3.org/2001/XMLSchema" xmlns:p="http://schemas.microsoft.com/office/2006/metadata/properties" xmlns:ns2="c4dbabd9-eaa5-4320-9a8b-e1f60d0c4b41" xmlns:ns3="f873a352-9ed6-43c4-8c28-3006b52c12ba" targetNamespace="http://schemas.microsoft.com/office/2006/metadata/properties" ma:root="true" ma:fieldsID="3a4dac782e3d3f930e5958a70bfe5348" ns2:_="" ns3:_="">
    <xsd:import namespace="c4dbabd9-eaa5-4320-9a8b-e1f60d0c4b41"/>
    <xsd:import namespace="f873a352-9ed6-43c4-8c28-3006b52c1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babd9-eaa5-4320-9a8b-e1f60d0c4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a352-9ed6-43c4-8c28-3006b52c12b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15d9161-e8f8-4c31-8e5f-54fe1034f597}" ma:internalName="TaxCatchAll" ma:showField="CatchAllData" ma:web="f873a352-9ed6-43c4-8c28-3006b52c12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  <Tittel1>PROSJEKTNAVN</Tittel1>
  <Undertittel1>Orienteringsdokument</Undertittel1>
</roo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3FD05-9DC7-4320-9CB2-B162D4E4C7C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73ad7eed-1031-47b3-8a61-c36274824c2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AAB3AC-24C4-440B-B816-B5E70630D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EE2BB-0A67-4B3C-A2B3-B6EBF4E1172A}"/>
</file>

<file path=customXml/itemProps4.xml><?xml version="1.0" encoding="utf-8"?>
<ds:datastoreItem xmlns:ds="http://schemas.openxmlformats.org/officeDocument/2006/customXml" ds:itemID="{64238781-F73B-46EC-AE43-C4CE7787545D}">
  <ds:schemaRefs/>
</ds:datastoreItem>
</file>

<file path=customXml/itemProps5.xml><?xml version="1.0" encoding="utf-8"?>
<ds:datastoreItem xmlns:ds="http://schemas.openxmlformats.org/officeDocument/2006/customXml" ds:itemID="{7BF60F46-84D8-47FF-8DFF-2E11DC9D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Wordmal_Prosjektplan</Template>
  <TotalTime>0</TotalTime>
  <Pages>10</Pages>
  <Words>603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Melkild</dc:creator>
  <cp:keywords/>
  <dc:description/>
  <cp:lastModifiedBy>Anja Melkild</cp:lastModifiedBy>
  <cp:revision>2</cp:revision>
  <dcterms:created xsi:type="dcterms:W3CDTF">2025-01-14T11:46:00Z</dcterms:created>
  <dcterms:modified xsi:type="dcterms:W3CDTF">2025-01-14T11:46:00Z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0x010100C2262A05AB530B4888EE7A3E9E6AFC96</vt:lpwstr>
  </property>
  <property fmtid="{D5CDD505-2E9C-101B-9397-08002B2CF9AE}" pid="3" name="MediaServiceImageTags">
    <vt:lpwstr/>
  </property>
  <property fmtid="{D5CDD505-2E9C-101B-9397-08002B2CF9AE}" pid="4" name="GtProjectServiceArea">
    <vt:lpwstr>28;#Helse og velferd|88058353-ac05-4652-a4fc-690b649ab03a</vt:lpwstr>
  </property>
  <property fmtid="{D5CDD505-2E9C-101B-9397-08002B2CF9AE}" pid="5" name="GtProjectPhase">
    <vt:lpwstr>17;#Behovsavklaring|a8c24bd0-7fc5-426a-882a-caf94e65bdff</vt:lpwstr>
  </property>
  <property fmtid="{D5CDD505-2E9C-101B-9397-08002B2CF9AE}" pid="6" name="GtProjectType">
    <vt:lpwstr>23;#Bygg|81d51eff-4dd8-4d9f-8373-327ce4cfebb9</vt:lpwstr>
  </property>
</Properties>
</file>